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DD0" w:rsidRPr="003C35B5" w:rsidRDefault="00D97E74" w:rsidP="002B0DD0">
      <w:pPr>
        <w:spacing w:before="0" w:line="240" w:lineRule="auto"/>
        <w:jc w:val="center"/>
        <w:rPr>
          <w:b/>
        </w:rPr>
      </w:pPr>
      <w:r>
        <w:rPr>
          <w:b/>
        </w:rPr>
        <w:t xml:space="preserve">SOAH DOCKET NO. </w:t>
      </w:r>
      <w:r w:rsidR="007D2539">
        <w:rPr>
          <w:b/>
        </w:rPr>
        <w:t>473-15-</w:t>
      </w:r>
      <w:r w:rsidR="007C4E8C">
        <w:rPr>
          <w:b/>
        </w:rPr>
        <w:t>4091</w:t>
      </w:r>
    </w:p>
    <w:p w:rsidR="00275B22" w:rsidRDefault="00275B22">
      <w:pPr>
        <w:spacing w:before="0" w:line="240" w:lineRule="auto"/>
        <w:jc w:val="center"/>
        <w:rPr>
          <w:b/>
        </w:rPr>
      </w:pPr>
      <w:proofErr w:type="gramStart"/>
      <w:r w:rsidRPr="003C35B5">
        <w:rPr>
          <w:b/>
        </w:rPr>
        <w:t>PUC DOCKET NO.</w:t>
      </w:r>
      <w:proofErr w:type="gramEnd"/>
      <w:r w:rsidRPr="003C35B5">
        <w:rPr>
          <w:b/>
        </w:rPr>
        <w:t xml:space="preserve"> </w:t>
      </w:r>
      <w:r w:rsidR="007C4E8C">
        <w:rPr>
          <w:b/>
        </w:rPr>
        <w:t>44778</w:t>
      </w:r>
    </w:p>
    <w:p w:rsidR="001E283B" w:rsidRDefault="001E283B">
      <w:pPr>
        <w:spacing w:before="0" w:line="240" w:lineRule="auto"/>
        <w:jc w:val="center"/>
        <w:rPr>
          <w:b/>
        </w:rPr>
      </w:pPr>
    </w:p>
    <w:p w:rsidR="004828C1" w:rsidRPr="003C35B5" w:rsidRDefault="004828C1">
      <w:pPr>
        <w:spacing w:before="0" w:line="240" w:lineRule="auto"/>
        <w:jc w:val="center"/>
        <w:rPr>
          <w:b/>
        </w:rPr>
      </w:pPr>
    </w:p>
    <w:tbl>
      <w:tblPr>
        <w:tblW w:w="0" w:type="auto"/>
        <w:tblLayout w:type="fixed"/>
        <w:tblLook w:val="0000" w:firstRow="0" w:lastRow="0" w:firstColumn="0" w:lastColumn="0" w:noHBand="0" w:noVBand="0"/>
      </w:tblPr>
      <w:tblGrid>
        <w:gridCol w:w="4518"/>
        <w:gridCol w:w="180"/>
        <w:gridCol w:w="360"/>
        <w:gridCol w:w="4518"/>
      </w:tblGrid>
      <w:tr w:rsidR="00285F87" w:rsidRPr="005E4F08" w:rsidTr="00506BC5">
        <w:tc>
          <w:tcPr>
            <w:tcW w:w="4698" w:type="dxa"/>
            <w:gridSpan w:val="2"/>
          </w:tcPr>
          <w:p w:rsidR="00285F87" w:rsidRPr="00495B5F" w:rsidRDefault="007C4E8C" w:rsidP="007C4E8C">
            <w:pPr>
              <w:spacing w:before="0" w:line="240" w:lineRule="auto"/>
              <w:jc w:val="left"/>
              <w:rPr>
                <w:b/>
                <w:caps/>
              </w:rPr>
            </w:pPr>
            <w:r>
              <w:rPr>
                <w:b/>
                <w:caps/>
              </w:rPr>
              <w:t>Application of Texas-new mexico power company for approval of an energy efficiency cost recovery factor</w:t>
            </w:r>
          </w:p>
        </w:tc>
        <w:tc>
          <w:tcPr>
            <w:tcW w:w="360" w:type="dxa"/>
          </w:tcPr>
          <w:p w:rsidR="00285F87" w:rsidRDefault="00285F87" w:rsidP="00506BC5">
            <w:pPr>
              <w:spacing w:before="0" w:line="240" w:lineRule="auto"/>
              <w:ind w:right="576"/>
              <w:rPr>
                <w:b/>
              </w:rPr>
            </w:pPr>
            <w:r w:rsidRPr="005E4F08">
              <w:rPr>
                <w:b/>
              </w:rPr>
              <w:t>§§</w:t>
            </w:r>
            <w:r>
              <w:rPr>
                <w:b/>
              </w:rPr>
              <w:t>§</w:t>
            </w:r>
          </w:p>
          <w:p w:rsidR="007C4E8C" w:rsidRDefault="007C4E8C" w:rsidP="00506BC5">
            <w:pPr>
              <w:spacing w:before="0" w:line="240" w:lineRule="auto"/>
              <w:ind w:right="576"/>
              <w:rPr>
                <w:b/>
              </w:rPr>
            </w:pPr>
            <w:r>
              <w:rPr>
                <w:b/>
              </w:rPr>
              <w:t>§</w:t>
            </w:r>
          </w:p>
          <w:p w:rsidR="007C4E8C" w:rsidRPr="005E4F08" w:rsidRDefault="007C4E8C" w:rsidP="00506BC5">
            <w:pPr>
              <w:spacing w:before="0" w:line="240" w:lineRule="auto"/>
              <w:ind w:right="576"/>
              <w:rPr>
                <w:b/>
              </w:rPr>
            </w:pPr>
            <w:r>
              <w:rPr>
                <w:b/>
              </w:rPr>
              <w:t>§</w:t>
            </w:r>
          </w:p>
        </w:tc>
        <w:tc>
          <w:tcPr>
            <w:tcW w:w="4518" w:type="dxa"/>
          </w:tcPr>
          <w:p w:rsidR="00285F87" w:rsidRPr="005E4F08" w:rsidRDefault="00285F87" w:rsidP="00506BC5">
            <w:pPr>
              <w:spacing w:before="0" w:line="240" w:lineRule="auto"/>
              <w:jc w:val="center"/>
              <w:rPr>
                <w:b/>
              </w:rPr>
            </w:pPr>
            <w:r w:rsidRPr="005E4F08">
              <w:rPr>
                <w:b/>
              </w:rPr>
              <w:t>PUBLIC UTILITY COMMISSION</w:t>
            </w:r>
          </w:p>
          <w:p w:rsidR="00285F87" w:rsidRPr="005E4F08" w:rsidRDefault="00285F87" w:rsidP="00506BC5">
            <w:pPr>
              <w:spacing w:before="0" w:line="240" w:lineRule="auto"/>
              <w:jc w:val="center"/>
              <w:rPr>
                <w:b/>
              </w:rPr>
            </w:pPr>
          </w:p>
          <w:p w:rsidR="00285F87" w:rsidRPr="005E4F08" w:rsidRDefault="00285F87" w:rsidP="00506BC5">
            <w:pPr>
              <w:spacing w:before="0" w:line="240" w:lineRule="auto"/>
              <w:jc w:val="center"/>
              <w:rPr>
                <w:b/>
              </w:rPr>
            </w:pPr>
            <w:r w:rsidRPr="005E4F08">
              <w:rPr>
                <w:b/>
              </w:rPr>
              <w:t>OF TEXAS</w:t>
            </w:r>
          </w:p>
        </w:tc>
      </w:tr>
      <w:tr w:rsidR="004F774F" w:rsidRPr="003C35B5">
        <w:trPr>
          <w:gridAfter w:val="3"/>
          <w:wAfter w:w="5058" w:type="dxa"/>
        </w:trPr>
        <w:tc>
          <w:tcPr>
            <w:tcW w:w="4518" w:type="dxa"/>
          </w:tcPr>
          <w:p w:rsidR="004F774F" w:rsidRPr="003C35B5" w:rsidRDefault="004F774F">
            <w:pPr>
              <w:spacing w:before="0" w:line="240" w:lineRule="auto"/>
              <w:jc w:val="center"/>
              <w:rPr>
                <w:b/>
              </w:rPr>
            </w:pPr>
          </w:p>
        </w:tc>
      </w:tr>
    </w:tbl>
    <w:p w:rsidR="00587118" w:rsidRPr="003C35B5" w:rsidRDefault="00587118">
      <w:pPr>
        <w:spacing w:before="0" w:line="240" w:lineRule="auto"/>
        <w:jc w:val="center"/>
        <w:rPr>
          <w:b/>
        </w:rPr>
      </w:pPr>
      <w:bookmarkStart w:id="0" w:name="_GoBack"/>
      <w:bookmarkEnd w:id="0"/>
    </w:p>
    <w:p w:rsidR="00275B22" w:rsidRPr="003C35B5" w:rsidRDefault="00275B22" w:rsidP="00587118">
      <w:pPr>
        <w:spacing w:before="0" w:after="240"/>
        <w:jc w:val="center"/>
      </w:pPr>
      <w:r w:rsidRPr="003C35B5">
        <w:rPr>
          <w:b/>
        </w:rPr>
        <w:t>PRELIMINARY ORDER</w:t>
      </w:r>
    </w:p>
    <w:p w:rsidR="008D1079" w:rsidRDefault="00275B22" w:rsidP="006E4342">
      <w:pPr>
        <w:spacing w:after="240"/>
        <w:rPr>
          <w:szCs w:val="24"/>
        </w:rPr>
      </w:pPr>
      <w:r w:rsidRPr="003C35B5">
        <w:rPr>
          <w:b/>
        </w:rPr>
        <w:tab/>
      </w:r>
      <w:r w:rsidR="008D1079">
        <w:rPr>
          <w:szCs w:val="24"/>
        </w:rPr>
        <w:t xml:space="preserve">On </w:t>
      </w:r>
      <w:r w:rsidR="005A6DD5">
        <w:rPr>
          <w:szCs w:val="24"/>
        </w:rPr>
        <w:t>June 1</w:t>
      </w:r>
      <w:r w:rsidR="008D1079">
        <w:rPr>
          <w:szCs w:val="24"/>
        </w:rPr>
        <w:t xml:space="preserve">, 2015, </w:t>
      </w:r>
      <w:r w:rsidR="007C4E8C">
        <w:rPr>
          <w:szCs w:val="24"/>
        </w:rPr>
        <w:t>Texas-New Mexico Power Company</w:t>
      </w:r>
      <w:r w:rsidR="008D1079">
        <w:rPr>
          <w:szCs w:val="24"/>
        </w:rPr>
        <w:t xml:space="preserve"> filed an application to adjust its energy-efficiency cost-recovery factor (EECRF) for program year 2016 pursuant to § 39.905 of the Public Utility Regulatory Act (PURA)</w:t>
      </w:r>
      <w:r w:rsidR="002A181B">
        <w:rPr>
          <w:rStyle w:val="FootnoteReference"/>
          <w:szCs w:val="24"/>
        </w:rPr>
        <w:footnoteReference w:id="1"/>
      </w:r>
      <w:r w:rsidR="008D1079">
        <w:rPr>
          <w:szCs w:val="24"/>
        </w:rPr>
        <w:t xml:space="preserve"> and 16 Tex</w:t>
      </w:r>
      <w:r w:rsidR="00A867A9">
        <w:rPr>
          <w:szCs w:val="24"/>
        </w:rPr>
        <w:t>as</w:t>
      </w:r>
      <w:r w:rsidR="008D1079">
        <w:rPr>
          <w:szCs w:val="24"/>
        </w:rPr>
        <w:t xml:space="preserve"> Admin</w:t>
      </w:r>
      <w:r w:rsidR="00A867A9">
        <w:rPr>
          <w:szCs w:val="24"/>
        </w:rPr>
        <w:t>istrative</w:t>
      </w:r>
      <w:r w:rsidR="008D1079">
        <w:rPr>
          <w:szCs w:val="24"/>
        </w:rPr>
        <w:t xml:space="preserve"> Code</w:t>
      </w:r>
      <w:r w:rsidR="00A867A9">
        <w:rPr>
          <w:szCs w:val="24"/>
        </w:rPr>
        <w:t xml:space="preserve"> (TAC)</w:t>
      </w:r>
      <w:r w:rsidR="008D1079">
        <w:rPr>
          <w:szCs w:val="24"/>
        </w:rPr>
        <w:t xml:space="preserve"> § 25.181(f). </w:t>
      </w:r>
      <w:r w:rsidR="007C4E8C">
        <w:rPr>
          <w:szCs w:val="24"/>
        </w:rPr>
        <w:t xml:space="preserve">Texas-New Mexico Power Company </w:t>
      </w:r>
      <w:r w:rsidR="008D1079">
        <w:rPr>
          <w:szCs w:val="24"/>
        </w:rPr>
        <w:t>is re</w:t>
      </w:r>
      <w:r w:rsidR="007C4E8C">
        <w:rPr>
          <w:szCs w:val="24"/>
        </w:rPr>
        <w:t>questing a 2016 EECRF to recover $5,996</w:t>
      </w:r>
      <w:r w:rsidR="008D1079">
        <w:rPr>
          <w:szCs w:val="24"/>
        </w:rPr>
        <w:t>,</w:t>
      </w:r>
      <w:r w:rsidR="007C4E8C">
        <w:rPr>
          <w:szCs w:val="24"/>
        </w:rPr>
        <w:t>656</w:t>
      </w:r>
      <w:r w:rsidR="008D1079">
        <w:rPr>
          <w:szCs w:val="24"/>
        </w:rPr>
        <w:t xml:space="preserve"> which includes (a) </w:t>
      </w:r>
      <w:r w:rsidR="007C4E8C">
        <w:rPr>
          <w:szCs w:val="24"/>
        </w:rPr>
        <w:t>5,368,125</w:t>
      </w:r>
      <w:r w:rsidR="005820C2">
        <w:rPr>
          <w:szCs w:val="24"/>
        </w:rPr>
        <w:t xml:space="preserve"> </w:t>
      </w:r>
      <w:r w:rsidR="008D1079">
        <w:rPr>
          <w:szCs w:val="24"/>
        </w:rPr>
        <w:t>in projected energy</w:t>
      </w:r>
      <w:r w:rsidR="00A867A9">
        <w:rPr>
          <w:szCs w:val="24"/>
        </w:rPr>
        <w:t>-efficiency-</w:t>
      </w:r>
      <w:r w:rsidR="008D1079">
        <w:rPr>
          <w:szCs w:val="24"/>
        </w:rPr>
        <w:t xml:space="preserve">program costs for 2016; (b) </w:t>
      </w:r>
      <w:r w:rsidR="007C4E8C">
        <w:rPr>
          <w:szCs w:val="24"/>
        </w:rPr>
        <w:t>$127,085</w:t>
      </w:r>
      <w:r w:rsidR="005820C2">
        <w:rPr>
          <w:szCs w:val="24"/>
        </w:rPr>
        <w:t xml:space="preserve"> </w:t>
      </w:r>
      <w:r w:rsidR="008D1079">
        <w:rPr>
          <w:szCs w:val="24"/>
        </w:rPr>
        <w:t>to be refunded to customers for over-recovery of energy</w:t>
      </w:r>
      <w:r w:rsidR="00A867A9">
        <w:rPr>
          <w:szCs w:val="24"/>
        </w:rPr>
        <w:t>-</w:t>
      </w:r>
      <w:r w:rsidR="008D1079">
        <w:rPr>
          <w:szCs w:val="24"/>
        </w:rPr>
        <w:t xml:space="preserve">efficiency revenues from </w:t>
      </w:r>
      <w:r w:rsidR="007C4E8C">
        <w:rPr>
          <w:szCs w:val="24"/>
        </w:rPr>
        <w:t>Texas-New Mexico Power Company’s</w:t>
      </w:r>
      <w:r w:rsidR="008609B0">
        <w:rPr>
          <w:szCs w:val="24"/>
        </w:rPr>
        <w:t xml:space="preserve"> </w:t>
      </w:r>
      <w:r w:rsidR="008D1079">
        <w:rPr>
          <w:szCs w:val="24"/>
        </w:rPr>
        <w:t>2014 EECRF</w:t>
      </w:r>
      <w:r w:rsidR="006E4342">
        <w:rPr>
          <w:szCs w:val="24"/>
        </w:rPr>
        <w:t xml:space="preserve"> (including </w:t>
      </w:r>
      <w:r w:rsidR="006E4342" w:rsidRPr="006E4342">
        <w:rPr>
          <w:szCs w:val="24"/>
        </w:rPr>
        <w:t>$</w:t>
      </w:r>
      <w:r w:rsidR="00BA4EBF">
        <w:rPr>
          <w:szCs w:val="24"/>
        </w:rPr>
        <w:t>55,362 in legal expenses for its</w:t>
      </w:r>
      <w:r w:rsidR="006E4342" w:rsidRPr="006E4342">
        <w:rPr>
          <w:szCs w:val="24"/>
        </w:rPr>
        <w:t xml:space="preserve"> </w:t>
      </w:r>
      <w:r w:rsidR="006E4342">
        <w:rPr>
          <w:szCs w:val="24"/>
        </w:rPr>
        <w:t xml:space="preserve">2014 </w:t>
      </w:r>
      <w:r w:rsidR="006E4342" w:rsidRPr="006E4342">
        <w:rPr>
          <w:szCs w:val="24"/>
        </w:rPr>
        <w:t>EECRF</w:t>
      </w:r>
      <w:r w:rsidR="00BA4EBF">
        <w:rPr>
          <w:szCs w:val="24"/>
        </w:rPr>
        <w:t xml:space="preserve"> proceeding</w:t>
      </w:r>
      <w:r w:rsidR="006E4342" w:rsidRPr="006E4342">
        <w:rPr>
          <w:szCs w:val="24"/>
        </w:rPr>
        <w:t>)</w:t>
      </w:r>
      <w:r w:rsidR="008D1079">
        <w:rPr>
          <w:szCs w:val="24"/>
        </w:rPr>
        <w:t xml:space="preserve">; (c) </w:t>
      </w:r>
      <w:r w:rsidR="005820C2">
        <w:rPr>
          <w:szCs w:val="24"/>
        </w:rPr>
        <w:t>$</w:t>
      </w:r>
      <w:r w:rsidR="007C4E8C">
        <w:rPr>
          <w:szCs w:val="24"/>
        </w:rPr>
        <w:t>679,142</w:t>
      </w:r>
      <w:r w:rsidR="005820C2">
        <w:rPr>
          <w:szCs w:val="24"/>
        </w:rPr>
        <w:t xml:space="preserve"> </w:t>
      </w:r>
      <w:r w:rsidR="008D1079">
        <w:rPr>
          <w:szCs w:val="24"/>
        </w:rPr>
        <w:t xml:space="preserve">for a performance bonus based on </w:t>
      </w:r>
      <w:r w:rsidR="007C4E8C">
        <w:rPr>
          <w:szCs w:val="24"/>
        </w:rPr>
        <w:t xml:space="preserve">Texas-New Mexico Power Company </w:t>
      </w:r>
      <w:r w:rsidR="008D1079">
        <w:rPr>
          <w:szCs w:val="24"/>
        </w:rPr>
        <w:t xml:space="preserve">achieving demand savings in 2014 in excess of its 2014 goal; (d) </w:t>
      </w:r>
      <w:r w:rsidR="005820C2">
        <w:rPr>
          <w:szCs w:val="24"/>
        </w:rPr>
        <w:t>$</w:t>
      </w:r>
      <w:r w:rsidR="007C4E8C">
        <w:rPr>
          <w:szCs w:val="24"/>
        </w:rPr>
        <w:t>58,170</w:t>
      </w:r>
      <w:r w:rsidR="005820C2">
        <w:rPr>
          <w:szCs w:val="24"/>
        </w:rPr>
        <w:t xml:space="preserve"> </w:t>
      </w:r>
      <w:r w:rsidR="008D1079">
        <w:rPr>
          <w:szCs w:val="24"/>
        </w:rPr>
        <w:t xml:space="preserve">in </w:t>
      </w:r>
      <w:r w:rsidR="00A867A9">
        <w:rPr>
          <w:szCs w:val="24"/>
        </w:rPr>
        <w:t xml:space="preserve">projected </w:t>
      </w:r>
      <w:r w:rsidR="008D1079">
        <w:rPr>
          <w:szCs w:val="24"/>
        </w:rPr>
        <w:t>EM&amp;V costs</w:t>
      </w:r>
      <w:r w:rsidR="007C4E8C">
        <w:rPr>
          <w:szCs w:val="24"/>
        </w:rPr>
        <w:t xml:space="preserve">; </w:t>
      </w:r>
      <w:r w:rsidR="00676EA7">
        <w:rPr>
          <w:szCs w:val="24"/>
        </w:rPr>
        <w:t xml:space="preserve">and </w:t>
      </w:r>
      <w:r w:rsidR="007C4E8C">
        <w:rPr>
          <w:szCs w:val="24"/>
        </w:rPr>
        <w:t>(e) $</w:t>
      </w:r>
      <w:r w:rsidR="00676EA7">
        <w:rPr>
          <w:szCs w:val="24"/>
        </w:rPr>
        <w:t xml:space="preserve">18,304 in municipal rate case expense recovery.  </w:t>
      </w:r>
    </w:p>
    <w:p w:rsidR="008D1079" w:rsidRDefault="008D1079" w:rsidP="008D1079">
      <w:pPr>
        <w:spacing w:after="240"/>
        <w:ind w:firstLine="720"/>
        <w:rPr>
          <w:szCs w:val="24"/>
        </w:rPr>
      </w:pPr>
      <w:r>
        <w:rPr>
          <w:szCs w:val="24"/>
        </w:rPr>
        <w:t xml:space="preserve">This docket was referred to the State Office of Administrative Hearings (SOAH) on </w:t>
      </w:r>
      <w:r w:rsidR="007061E1">
        <w:rPr>
          <w:szCs w:val="24"/>
        </w:rPr>
        <w:t xml:space="preserve">  </w:t>
      </w:r>
      <w:r w:rsidR="00676EA7">
        <w:rPr>
          <w:szCs w:val="24"/>
        </w:rPr>
        <w:t>June 1, 2015</w:t>
      </w:r>
      <w:r>
        <w:rPr>
          <w:szCs w:val="24"/>
        </w:rPr>
        <w:t>.  Issue lists were timely</w:t>
      </w:r>
      <w:r w:rsidR="00387D6D">
        <w:rPr>
          <w:szCs w:val="24"/>
        </w:rPr>
        <w:t xml:space="preserve"> filed by both Commission Staff, Texas-New Mexico Power Company, and Cities</w:t>
      </w:r>
      <w:r w:rsidR="008A6F72">
        <w:rPr>
          <w:szCs w:val="24"/>
        </w:rPr>
        <w:t xml:space="preserve"> </w:t>
      </w:r>
      <w:r>
        <w:rPr>
          <w:szCs w:val="24"/>
        </w:rPr>
        <w:t xml:space="preserve">on </w:t>
      </w:r>
      <w:r w:rsidR="008A6F72">
        <w:rPr>
          <w:szCs w:val="24"/>
        </w:rPr>
        <w:t>June 8</w:t>
      </w:r>
      <w:r>
        <w:rPr>
          <w:szCs w:val="24"/>
        </w:rPr>
        <w:t>, 2015.</w:t>
      </w:r>
    </w:p>
    <w:p w:rsidR="001251D3" w:rsidRDefault="001251D3" w:rsidP="001251D3">
      <w:pPr>
        <w:keepNext/>
        <w:spacing w:before="0"/>
        <w:jc w:val="center"/>
        <w:rPr>
          <w:b/>
        </w:rPr>
      </w:pPr>
      <w:r>
        <w:rPr>
          <w:b/>
        </w:rPr>
        <w:t>I.  Issues to be Addressed</w:t>
      </w:r>
    </w:p>
    <w:p w:rsidR="001251D3" w:rsidRDefault="001251D3" w:rsidP="001251D3">
      <w:pPr>
        <w:spacing w:before="0" w:after="240"/>
        <w:ind w:firstLine="720"/>
      </w:pPr>
      <w:r>
        <w:t>The Commission must provide to the administrative law judge (ALJ) a list of issues or areas to be addressed in any proceeding referred to SOAH.</w:t>
      </w:r>
      <w:r>
        <w:rPr>
          <w:rStyle w:val="FootnoteReference"/>
        </w:rPr>
        <w:footnoteReference w:id="2"/>
      </w:r>
      <w:r>
        <w:t xml:space="preserve">  After reviewing the pleadings </w:t>
      </w:r>
      <w:r>
        <w:lastRenderedPageBreak/>
        <w:t>submitted by the parties, the Commission identifies the following issues that must be addressed in this docket:</w:t>
      </w:r>
    </w:p>
    <w:p w:rsidR="001251D3" w:rsidRPr="001D3430" w:rsidRDefault="001251D3" w:rsidP="001251D3">
      <w:pPr>
        <w:keepNext/>
        <w:spacing w:before="0"/>
        <w:rPr>
          <w:i/>
          <w:u w:val="single"/>
        </w:rPr>
      </w:pPr>
      <w:r>
        <w:rPr>
          <w:i/>
          <w:u w:val="single"/>
        </w:rPr>
        <w:t>Application</w:t>
      </w:r>
    </w:p>
    <w:p w:rsidR="001251D3" w:rsidRDefault="001251D3" w:rsidP="00140174">
      <w:pPr>
        <w:pStyle w:val="ItemList"/>
        <w:numPr>
          <w:ilvl w:val="0"/>
          <w:numId w:val="13"/>
        </w:numPr>
        <w:spacing w:before="0" w:after="120"/>
        <w:ind w:left="360"/>
      </w:pPr>
      <w:r>
        <w:t xml:space="preserve">Does the utility’s EECRF application comply with </w:t>
      </w:r>
      <w:r w:rsidR="00493B07">
        <w:t xml:space="preserve">16 </w:t>
      </w:r>
      <w:r w:rsidR="003505F7">
        <w:t xml:space="preserve">Texas Administrative Code </w:t>
      </w:r>
      <w:r w:rsidR="004141B3">
        <w:t xml:space="preserve">(TAC) </w:t>
      </w:r>
      <w:r w:rsidR="009A5F00">
        <w:t>§ </w:t>
      </w:r>
      <w:r>
        <w:t xml:space="preserve">25.181(f) and contain the testimony and schedules </w:t>
      </w:r>
      <w:r w:rsidR="00140174">
        <w:t xml:space="preserve">in Excel format with formulas intact as </w:t>
      </w:r>
      <w:r>
        <w:t xml:space="preserve">required by </w:t>
      </w:r>
      <w:r w:rsidR="00493B07">
        <w:t>16 TAC §</w:t>
      </w:r>
      <w:r w:rsidR="003505F7">
        <w:t xml:space="preserve"> </w:t>
      </w:r>
      <w:r>
        <w:t xml:space="preserve">25.181(f)(10) and address the factors required by </w:t>
      </w:r>
      <w:r w:rsidR="00493B07">
        <w:t>16 TAC §</w:t>
      </w:r>
      <w:r w:rsidR="009A5F00">
        <w:t> </w:t>
      </w:r>
      <w:r>
        <w:t xml:space="preserve">25.181(f)(11)? </w:t>
      </w:r>
    </w:p>
    <w:p w:rsidR="001251D3" w:rsidRPr="001D3430" w:rsidRDefault="00A21245" w:rsidP="001251D3">
      <w:pPr>
        <w:keepNext/>
        <w:spacing w:before="0"/>
        <w:rPr>
          <w:i/>
          <w:u w:val="single"/>
        </w:rPr>
      </w:pPr>
      <w:r>
        <w:rPr>
          <w:i/>
          <w:u w:val="single"/>
        </w:rPr>
        <w:t>201</w:t>
      </w:r>
      <w:r w:rsidR="00FE77D6">
        <w:rPr>
          <w:i/>
          <w:u w:val="single"/>
        </w:rPr>
        <w:t>6</w:t>
      </w:r>
      <w:r w:rsidR="001251D3">
        <w:rPr>
          <w:i/>
          <w:u w:val="single"/>
        </w:rPr>
        <w:t xml:space="preserve"> Program Year</w:t>
      </w:r>
    </w:p>
    <w:p w:rsidR="00421707" w:rsidRDefault="00421707" w:rsidP="001251D3">
      <w:pPr>
        <w:pStyle w:val="ItemList"/>
        <w:numPr>
          <w:ilvl w:val="0"/>
          <w:numId w:val="13"/>
        </w:numPr>
        <w:spacing w:before="0" w:after="120"/>
        <w:ind w:left="360"/>
      </w:pPr>
      <w:r>
        <w:t xml:space="preserve">What is the utility’s growth in demand as defined in </w:t>
      </w:r>
      <w:r w:rsidR="00493B07">
        <w:t>16 TAC §</w:t>
      </w:r>
      <w:r>
        <w:t xml:space="preserve"> 25.181(c)(25) </w:t>
      </w:r>
      <w:r w:rsidR="00FE77D6">
        <w:t xml:space="preserve">and (44) </w:t>
      </w:r>
      <w:r>
        <w:t xml:space="preserve">calculated at </w:t>
      </w:r>
      <w:r w:rsidR="00903942">
        <w:t>source</w:t>
      </w:r>
      <w:r w:rsidR="000B3AF7" w:rsidRPr="000B3AF7">
        <w:t xml:space="preserve"> </w:t>
      </w:r>
      <w:r w:rsidR="00FE77D6">
        <w:t xml:space="preserve">under </w:t>
      </w:r>
      <w:r w:rsidR="003505F7">
        <w:t>16 TAC § 25.181</w:t>
      </w:r>
      <w:r w:rsidR="00FE77D6">
        <w:t>(e)(3)(A)?</w:t>
      </w:r>
    </w:p>
    <w:p w:rsidR="001251D3" w:rsidRDefault="001251D3" w:rsidP="001251D3">
      <w:pPr>
        <w:pStyle w:val="ItemList"/>
        <w:numPr>
          <w:ilvl w:val="0"/>
          <w:numId w:val="13"/>
        </w:numPr>
        <w:spacing w:before="0" w:after="120"/>
        <w:ind w:left="360"/>
      </w:pPr>
      <w:r>
        <w:t xml:space="preserve">What </w:t>
      </w:r>
      <w:r w:rsidR="007D0434">
        <w:t>are</w:t>
      </w:r>
      <w:r>
        <w:t xml:space="preserve"> the utility’s </w:t>
      </w:r>
      <w:r w:rsidRPr="008C19C3">
        <w:t>appropriate</w:t>
      </w:r>
      <w:r>
        <w:t xml:space="preserve"> demand reduction goal and energy sa</w:t>
      </w:r>
      <w:r w:rsidR="00910237">
        <w:t>vings goal for program year 2016</w:t>
      </w:r>
      <w:r>
        <w:t xml:space="preserve"> consistent with </w:t>
      </w:r>
      <w:r w:rsidR="00493B07">
        <w:t>16 TAC §</w:t>
      </w:r>
      <w:r>
        <w:t xml:space="preserve"> 25.181(e)?</w:t>
      </w:r>
    </w:p>
    <w:p w:rsidR="001251D3" w:rsidRDefault="001251D3" w:rsidP="001251D3">
      <w:pPr>
        <w:pStyle w:val="Itemsublist"/>
      </w:pPr>
      <w:r>
        <w:t xml:space="preserve">Has the utility requested a lower demand reduction goal under </w:t>
      </w:r>
      <w:r w:rsidR="00493B07">
        <w:t>16 TAC §</w:t>
      </w:r>
      <w:r w:rsidR="007D0434">
        <w:t> </w:t>
      </w:r>
      <w:r>
        <w:t xml:space="preserve">25.181(e)(2)?  If so, has the utility demonstrated that compliance with the goal specified in </w:t>
      </w:r>
      <w:r w:rsidR="00493B07">
        <w:t>16 TAC §</w:t>
      </w:r>
      <w:r w:rsidR="009A5F00">
        <w:t> </w:t>
      </w:r>
      <w:r w:rsidRPr="00C554C6">
        <w:t>25.181</w:t>
      </w:r>
      <w:r>
        <w:t>(e)(1) is not reasonably possible and demonstrated that good cause supports the lower demand reduction goal proposed by the utility?</w:t>
      </w:r>
    </w:p>
    <w:p w:rsidR="00B71EC2" w:rsidRDefault="00B71EC2" w:rsidP="001C5EA0">
      <w:pPr>
        <w:pStyle w:val="Itemsublist"/>
        <w:numPr>
          <w:ilvl w:val="1"/>
          <w:numId w:val="16"/>
        </w:numPr>
      </w:pPr>
      <w:r>
        <w:t xml:space="preserve">Is the utility requesting </w:t>
      </w:r>
      <w:r w:rsidR="00421707">
        <w:t xml:space="preserve">in this application </w:t>
      </w:r>
      <w:r>
        <w:t>a</w:t>
      </w:r>
      <w:r w:rsidR="00A166CE">
        <w:t xml:space="preserve"> performance bonus for a prior program year for which it ha</w:t>
      </w:r>
      <w:r>
        <w:t>s</w:t>
      </w:r>
      <w:r w:rsidR="00A166CE">
        <w:t xml:space="preserve"> been granted a lowere</w:t>
      </w:r>
      <w:r>
        <w:t xml:space="preserve">d demand reduction goal? </w:t>
      </w:r>
    </w:p>
    <w:p w:rsidR="00A166CE" w:rsidRDefault="00B71EC2" w:rsidP="001C5EA0">
      <w:pPr>
        <w:pStyle w:val="Itemsublist"/>
        <w:numPr>
          <w:ilvl w:val="1"/>
          <w:numId w:val="16"/>
        </w:numPr>
      </w:pPr>
      <w:r>
        <w:t xml:space="preserve">Were the factors that led to the utility being granted a lowered demand goal for the prior program year similar to the factors that the utility is relying upon to demonstrate that good cause supports the lower demand reduction goal proposed in this docket? </w:t>
      </w:r>
      <w:r w:rsidR="00A166CE">
        <w:t xml:space="preserve"> </w:t>
      </w:r>
      <w:r>
        <w:t>If so, should the Commission consider the utility’s prior performance in determining whether to award a lowered demand goal</w:t>
      </w:r>
      <w:r w:rsidR="001C5EA0">
        <w:t>?</w:t>
      </w:r>
      <w:r w:rsidR="00A166CE">
        <w:t xml:space="preserve"> </w:t>
      </w:r>
    </w:p>
    <w:p w:rsidR="001251D3" w:rsidRDefault="001251D3" w:rsidP="001251D3">
      <w:pPr>
        <w:pStyle w:val="Itemsublist"/>
      </w:pPr>
      <w:r>
        <w:t xml:space="preserve">Has the utility received any identification notices under </w:t>
      </w:r>
      <w:r w:rsidR="00493B07">
        <w:t>16 TAC §</w:t>
      </w:r>
      <w:r w:rsidRPr="00C554C6">
        <w:t> 25.181(w</w:t>
      </w:r>
      <w:r>
        <w:t>)?  If so, has the utility’s demand redu</w:t>
      </w:r>
      <w:r w:rsidR="00910237">
        <w:t>ction goal for program year 2016</w:t>
      </w:r>
      <w:r>
        <w:t xml:space="preserve"> been properly adjusted to remove any load that is lost as a result of identification notices submitted to the utility under that rule?</w:t>
      </w:r>
    </w:p>
    <w:p w:rsidR="001251D3" w:rsidRDefault="001251D3" w:rsidP="001251D3">
      <w:pPr>
        <w:pStyle w:val="ItemList"/>
        <w:numPr>
          <w:ilvl w:val="0"/>
          <w:numId w:val="13"/>
        </w:numPr>
        <w:spacing w:before="0" w:after="120"/>
        <w:ind w:left="360"/>
      </w:pPr>
      <w:r>
        <w:lastRenderedPageBreak/>
        <w:t xml:space="preserve">What is the </w:t>
      </w:r>
      <w:r w:rsidRPr="008C19C3">
        <w:t>appropriate</w:t>
      </w:r>
      <w:r>
        <w:t xml:space="preserve"> amount of projected energy-efficiency-program costs to be reco</w:t>
      </w:r>
      <w:r w:rsidR="00910237">
        <w:t>vered through the utility’s 2016</w:t>
      </w:r>
      <w:r>
        <w:t xml:space="preserve"> EECRF?</w:t>
      </w:r>
    </w:p>
    <w:p w:rsidR="001251D3" w:rsidRDefault="001251D3" w:rsidP="00E128AF">
      <w:pPr>
        <w:pStyle w:val="Itemsublist"/>
        <w:numPr>
          <w:ilvl w:val="0"/>
          <w:numId w:val="32"/>
        </w:numPr>
      </w:pPr>
      <w:r>
        <w:t xml:space="preserve">Are these </w:t>
      </w:r>
      <w:r w:rsidRPr="00D9164B">
        <w:t>costs</w:t>
      </w:r>
      <w:r>
        <w:t xml:space="preserve"> reasonable estimates of the costs necessary to provide energy-efficiency programs and to meet the utility’s goals under </w:t>
      </w:r>
      <w:r w:rsidR="00493B07">
        <w:t>16 TAC §</w:t>
      </w:r>
      <w:r w:rsidRPr="00C554C6">
        <w:t xml:space="preserve"> 25.181</w:t>
      </w:r>
      <w:r>
        <w:t>?</w:t>
      </w:r>
    </w:p>
    <w:p w:rsidR="001251D3" w:rsidRDefault="001251D3" w:rsidP="001251D3">
      <w:pPr>
        <w:pStyle w:val="Itemsublist"/>
      </w:pPr>
      <w:r w:rsidRPr="00995AE2">
        <w:t>Does the utility currently recover any energy-efficiency costs in its base rates?</w:t>
      </w:r>
      <w:r>
        <w:t xml:space="preserve">  If so, what is the amount of projected program costs in excess of revenues collected through base rates?</w:t>
      </w:r>
    </w:p>
    <w:p w:rsidR="001251D3" w:rsidRDefault="001251D3" w:rsidP="001251D3">
      <w:pPr>
        <w:pStyle w:val="Itemsublist"/>
      </w:pPr>
      <w:r>
        <w:t>Are the projected costs of</w:t>
      </w:r>
      <w:r w:rsidRPr="005C2E24">
        <w:t xml:space="preserve"> </w:t>
      </w:r>
      <w:r>
        <w:t xml:space="preserve">administration and costs of research and development in compliance with the administrative spending caps in </w:t>
      </w:r>
      <w:r w:rsidR="00493B07">
        <w:t xml:space="preserve">16 TAC § </w:t>
      </w:r>
      <w:r w:rsidRPr="00C554C6">
        <w:t>25.181(</w:t>
      </w:r>
      <w:proofErr w:type="spellStart"/>
      <w:r w:rsidRPr="00C554C6">
        <w:t>i</w:t>
      </w:r>
      <w:proofErr w:type="spellEnd"/>
      <w:r w:rsidRPr="00C554C6">
        <w:t>)?</w:t>
      </w:r>
      <w:r>
        <w:t xml:space="preserve">  If not, has the utility requested an exception to those caps under </w:t>
      </w:r>
      <w:r w:rsidR="00493B07">
        <w:t>16 TAC §</w:t>
      </w:r>
      <w:r w:rsidRPr="00C554C6">
        <w:t> 25.181(e)(2)</w:t>
      </w:r>
      <w:r>
        <w:t>?  If so, has the utility demonstrated that compliance with the administrative spending cap is not reasonably possible and that good cause supports the higher administrative spending cap proposed by the utility?</w:t>
      </w:r>
    </w:p>
    <w:p w:rsidR="001B1D26" w:rsidRDefault="001B1D26" w:rsidP="001B1D26">
      <w:pPr>
        <w:pStyle w:val="Itemsublist"/>
        <w:numPr>
          <w:ilvl w:val="1"/>
          <w:numId w:val="16"/>
        </w:numPr>
      </w:pPr>
      <w:r>
        <w:t xml:space="preserve">Is the utility requesting </w:t>
      </w:r>
      <w:r w:rsidR="00421707">
        <w:t xml:space="preserve">in this application </w:t>
      </w:r>
      <w:r>
        <w:t>a performance bonus for a prior program year for which it has been granted</w:t>
      </w:r>
      <w:r w:rsidR="00C81E75">
        <w:t xml:space="preserve"> a</w:t>
      </w:r>
      <w:r>
        <w:t xml:space="preserve"> higher administrative spending</w:t>
      </w:r>
      <w:r w:rsidR="00C81E75">
        <w:t xml:space="preserve"> cap</w:t>
      </w:r>
      <w:r>
        <w:t xml:space="preserve">? </w:t>
      </w:r>
    </w:p>
    <w:p w:rsidR="001B1D26" w:rsidRDefault="001B1D26" w:rsidP="00BA289F">
      <w:pPr>
        <w:pStyle w:val="Itemsublist"/>
        <w:numPr>
          <w:ilvl w:val="1"/>
          <w:numId w:val="16"/>
        </w:numPr>
        <w:spacing w:after="0"/>
      </w:pPr>
      <w:r>
        <w:t>Were the factors that led to the utility being granted a hig</w:t>
      </w:r>
      <w:r w:rsidR="00C81E75">
        <w:t>her administrative spending cap</w:t>
      </w:r>
      <w:r>
        <w:t xml:space="preserve"> for the prior program year similar to the factors that the utility is relying upon to demonstrate that good cause supports the hig</w:t>
      </w:r>
      <w:r w:rsidR="00C81E75">
        <w:t>her administrative spending cap</w:t>
      </w:r>
      <w:r>
        <w:t xml:space="preserve"> proposed in this docket?  If so, should the Commission consider the utility’s prior performance in determining whether to award </w:t>
      </w:r>
      <w:r w:rsidR="00C81E75">
        <w:t xml:space="preserve">a </w:t>
      </w:r>
      <w:r>
        <w:t>hig</w:t>
      </w:r>
      <w:r w:rsidR="00C81E75">
        <w:t>her administrative spending cap</w:t>
      </w:r>
      <w:r>
        <w:t xml:space="preserve">? </w:t>
      </w:r>
    </w:p>
    <w:p w:rsidR="00747662" w:rsidRDefault="00747662" w:rsidP="00747662">
      <w:pPr>
        <w:pStyle w:val="Itemsublist"/>
      </w:pPr>
      <w:r>
        <w:t xml:space="preserve">Does the utility receive funding under PURA § 39.903? </w:t>
      </w:r>
      <w:r w:rsidR="00CF28D0">
        <w:t xml:space="preserve"> </w:t>
      </w:r>
      <w:r>
        <w:t xml:space="preserve">If not, are the utility’s </w:t>
      </w:r>
      <w:r w:rsidR="008D58BA">
        <w:t>projected annual</w:t>
      </w:r>
      <w:r>
        <w:t xml:space="preserve"> expenditures for the targeted low-i</w:t>
      </w:r>
      <w:r w:rsidR="008D58BA">
        <w:t>ncome energy-efficiency program</w:t>
      </w:r>
      <w:r>
        <w:t xml:space="preserve"> as described in PURA § 39.903(f</w:t>
      </w:r>
      <w:proofErr w:type="gramStart"/>
      <w:r>
        <w:t>)(</w:t>
      </w:r>
      <w:proofErr w:type="gramEnd"/>
      <w:r>
        <w:t xml:space="preserve">2) not less than 10% of the utility’s energy-efficiency budget for </w:t>
      </w:r>
      <w:r w:rsidR="00F02E50">
        <w:t>2016</w:t>
      </w:r>
      <w:r>
        <w:t>?  Does the utility’s targeted low-i</w:t>
      </w:r>
      <w:r w:rsidR="008D58BA">
        <w:t>ncome energy-efficiency program</w:t>
      </w:r>
      <w:r>
        <w:t xml:space="preserve"> meet the requirements imposed under PURA § 39.905(f)?</w:t>
      </w:r>
    </w:p>
    <w:p w:rsidR="005D191C" w:rsidRDefault="001251D3" w:rsidP="00D12EBC">
      <w:pPr>
        <w:pStyle w:val="ItemList"/>
        <w:numPr>
          <w:ilvl w:val="0"/>
          <w:numId w:val="13"/>
        </w:numPr>
        <w:spacing w:before="0" w:after="120"/>
        <w:ind w:left="360"/>
      </w:pPr>
      <w:r>
        <w:lastRenderedPageBreak/>
        <w:t xml:space="preserve">What are the </w:t>
      </w:r>
      <w:r w:rsidR="007E4D4F">
        <w:t>evaluation, measurement, and verification (</w:t>
      </w:r>
      <w:r>
        <w:t>EM&amp;V</w:t>
      </w:r>
      <w:r w:rsidR="007E4D4F">
        <w:t>)</w:t>
      </w:r>
      <w:r>
        <w:t xml:space="preserve"> costs </w:t>
      </w:r>
      <w:r w:rsidRPr="00D9164B">
        <w:t>assigned</w:t>
      </w:r>
      <w:r>
        <w:t xml:space="preserve"> to th</w:t>
      </w:r>
      <w:r w:rsidR="000D447C">
        <w:t>e utility for program years 201</w:t>
      </w:r>
      <w:r w:rsidR="00393403">
        <w:t>5</w:t>
      </w:r>
      <w:r w:rsidR="000D447C">
        <w:t xml:space="preserve"> and 201</w:t>
      </w:r>
      <w:r w:rsidR="00393403">
        <w:t>6</w:t>
      </w:r>
      <w:r w:rsidR="00F252C3">
        <w:t>, and have any of these costs already been recovered in a prior EECRF proceeding</w:t>
      </w:r>
      <w:r>
        <w:t>?</w:t>
      </w:r>
      <w:r w:rsidRPr="005D191C">
        <w:rPr>
          <w:rStyle w:val="FootnoteReference"/>
        </w:rPr>
        <w:footnoteReference w:id="3"/>
      </w:r>
    </w:p>
    <w:p w:rsidR="00F252C3" w:rsidRPr="0039197F" w:rsidRDefault="00F252C3" w:rsidP="00F252C3">
      <w:pPr>
        <w:keepNext/>
        <w:spacing w:before="0"/>
        <w:rPr>
          <w:i/>
          <w:u w:val="single"/>
        </w:rPr>
      </w:pPr>
      <w:r w:rsidRPr="0039197F">
        <w:rPr>
          <w:i/>
          <w:u w:val="single"/>
        </w:rPr>
        <w:t>Program Year 201</w:t>
      </w:r>
      <w:r w:rsidR="00393403">
        <w:rPr>
          <w:i/>
          <w:u w:val="single"/>
        </w:rPr>
        <w:t>4</w:t>
      </w:r>
      <w:r w:rsidRPr="0039197F">
        <w:rPr>
          <w:i/>
          <w:u w:val="single"/>
        </w:rPr>
        <w:t xml:space="preserve"> and 201</w:t>
      </w:r>
      <w:r w:rsidR="00393403">
        <w:rPr>
          <w:i/>
          <w:u w:val="single"/>
        </w:rPr>
        <w:t>4</w:t>
      </w:r>
      <w:r w:rsidRPr="0039197F">
        <w:rPr>
          <w:i/>
          <w:u w:val="single"/>
        </w:rPr>
        <w:t xml:space="preserve"> EECRF proceeding</w:t>
      </w:r>
    </w:p>
    <w:p w:rsidR="00991459" w:rsidRDefault="001251D3" w:rsidP="001251D3">
      <w:pPr>
        <w:pStyle w:val="ItemList"/>
        <w:numPr>
          <w:ilvl w:val="0"/>
          <w:numId w:val="13"/>
        </w:numPr>
        <w:spacing w:before="0" w:after="120"/>
        <w:ind w:left="360"/>
      </w:pPr>
      <w:r>
        <w:t xml:space="preserve">Have the costs recovered by the utility through its EECRF for </w:t>
      </w:r>
      <w:r w:rsidR="007771C6">
        <w:t>program year 2014</w:t>
      </w:r>
      <w:r>
        <w:t xml:space="preserve"> complied with </w:t>
      </w:r>
      <w:r w:rsidRPr="00381E9E">
        <w:t>PURA</w:t>
      </w:r>
      <w:r>
        <w:t xml:space="preserve"> § 39.905 and </w:t>
      </w:r>
      <w:r w:rsidR="00493B07">
        <w:t>16 TAC §</w:t>
      </w:r>
      <w:r w:rsidRPr="00C554C6">
        <w:t xml:space="preserve"> 25.181</w:t>
      </w:r>
      <w:r w:rsidR="00991459">
        <w:t>?</w:t>
      </w:r>
    </w:p>
    <w:p w:rsidR="001251D3" w:rsidRDefault="001251D3" w:rsidP="001251D3">
      <w:pPr>
        <w:pStyle w:val="ItemList"/>
        <w:numPr>
          <w:ilvl w:val="0"/>
          <w:numId w:val="13"/>
        </w:numPr>
        <w:spacing w:before="0" w:after="120"/>
        <w:ind w:left="360"/>
      </w:pPr>
      <w:r>
        <w:t xml:space="preserve"> </w:t>
      </w:r>
      <w:r w:rsidR="00991459">
        <w:t>W</w:t>
      </w:r>
      <w:r>
        <w:t xml:space="preserve">ere the costs </w:t>
      </w:r>
      <w:r w:rsidR="00991459">
        <w:t xml:space="preserve">recovered by the utility through its EECRF for </w:t>
      </w:r>
      <w:r w:rsidR="007771C6">
        <w:t>program year 2014</w:t>
      </w:r>
      <w:r w:rsidR="00991459">
        <w:t xml:space="preserve"> </w:t>
      </w:r>
      <w:r>
        <w:t xml:space="preserve">reasonable and necessary to reduce </w:t>
      </w:r>
      <w:r w:rsidR="00991459">
        <w:t xml:space="preserve">demand </w:t>
      </w:r>
      <w:r w:rsidR="00083175">
        <w:t xml:space="preserve">growth </w:t>
      </w:r>
      <w:r w:rsidR="00240108">
        <w:t xml:space="preserve">or </w:t>
      </w:r>
      <w:r>
        <w:t xml:space="preserve">energy </w:t>
      </w:r>
      <w:r w:rsidR="00240108">
        <w:t>consumption</w:t>
      </w:r>
      <w:r>
        <w:t>?</w:t>
      </w:r>
    </w:p>
    <w:p w:rsidR="001251D3" w:rsidRDefault="001251D3" w:rsidP="00DC5029">
      <w:pPr>
        <w:pStyle w:val="Itemsublist"/>
        <w:numPr>
          <w:ilvl w:val="0"/>
          <w:numId w:val="22"/>
        </w:numPr>
      </w:pPr>
      <w:r>
        <w:t>Were the actual costs of</w:t>
      </w:r>
      <w:r w:rsidRPr="005C2E24">
        <w:t xml:space="preserve"> </w:t>
      </w:r>
      <w:r>
        <w:t>administration and costs of research and d</w:t>
      </w:r>
      <w:r w:rsidR="000D447C">
        <w:t>evelopment for program year 201</w:t>
      </w:r>
      <w:r w:rsidR="00393403">
        <w:t>4</w:t>
      </w:r>
      <w:r w:rsidR="00F252C3">
        <w:t xml:space="preserve"> </w:t>
      </w:r>
      <w:r>
        <w:t xml:space="preserve">in compliance with the administrative spending caps in </w:t>
      </w:r>
      <w:r w:rsidR="00493B07">
        <w:t>16 TAC §</w:t>
      </w:r>
      <w:r w:rsidR="009A5F00">
        <w:t> </w:t>
      </w:r>
      <w:r w:rsidRPr="00C554C6">
        <w:t>25.181(</w:t>
      </w:r>
      <w:proofErr w:type="spellStart"/>
      <w:r w:rsidRPr="00C554C6">
        <w:t>i</w:t>
      </w:r>
      <w:proofErr w:type="spellEnd"/>
      <w:r w:rsidRPr="00C554C6">
        <w:t>)</w:t>
      </w:r>
      <w:r>
        <w:t xml:space="preserve"> or higher spending caps otherwise established by the Commission?  If otherwise established by the Commission, in which docket were the higher spending caps established?</w:t>
      </w:r>
    </w:p>
    <w:p w:rsidR="001251D3" w:rsidRDefault="001251D3" w:rsidP="001251D3">
      <w:pPr>
        <w:pStyle w:val="Itemsublist"/>
      </w:pPr>
      <w:r>
        <w:t>Did</w:t>
      </w:r>
      <w:r w:rsidR="000D447C">
        <w:t xml:space="preserve"> any costs for program year 201</w:t>
      </w:r>
      <w:r w:rsidR="00393403">
        <w:t>4</w:t>
      </w:r>
      <w:r w:rsidR="00F252C3">
        <w:t xml:space="preserve"> </w:t>
      </w:r>
      <w:r>
        <w:t>result from payments to an affiliate?  If so, do those costs meet the requirements for affiliate expenses in PURA § 36.058?</w:t>
      </w:r>
    </w:p>
    <w:p w:rsidR="0012662E" w:rsidRPr="00B02D54" w:rsidRDefault="00BF5414" w:rsidP="001251D3">
      <w:pPr>
        <w:pStyle w:val="Itemsublist"/>
      </w:pPr>
      <w:r w:rsidRPr="00B02D54">
        <w:t>Does</w:t>
      </w:r>
      <w:r w:rsidR="00522A0D" w:rsidRPr="00B02D54">
        <w:t xml:space="preserve"> </w:t>
      </w:r>
      <w:r w:rsidR="00163B95" w:rsidRPr="00B02D54">
        <w:t>the</w:t>
      </w:r>
      <w:r w:rsidR="00522A0D" w:rsidRPr="00B02D54">
        <w:t xml:space="preserve"> EECRF application </w:t>
      </w:r>
      <w:r w:rsidRPr="00B02D54">
        <w:t>seek recovery of rate-case expenses</w:t>
      </w:r>
      <w:r w:rsidR="0012662E" w:rsidRPr="00B02D54">
        <w:t xml:space="preserve"> for the utility’s immediately previous EECRF proceeding</w:t>
      </w:r>
      <w:r w:rsidRPr="00B02D54">
        <w:t>?</w:t>
      </w:r>
      <w:r w:rsidR="00522A0D" w:rsidRPr="00B02D54">
        <w:t xml:space="preserve"> </w:t>
      </w:r>
      <w:r w:rsidRPr="00B02D54">
        <w:t>If so</w:t>
      </w:r>
      <w:r w:rsidR="00163B95" w:rsidRPr="00B02D54">
        <w:t xml:space="preserve">, </w:t>
      </w:r>
      <w:r w:rsidR="0012662E" w:rsidRPr="00B02D54">
        <w:t>what amount, if any, should the Commission award pursuant to PURA §§ 36.062 and 36.061(b)?</w:t>
      </w:r>
    </w:p>
    <w:p w:rsidR="0012662E" w:rsidRPr="00B02D54" w:rsidRDefault="0012662E" w:rsidP="0012662E">
      <w:pPr>
        <w:pStyle w:val="Itemsublist"/>
        <w:numPr>
          <w:ilvl w:val="1"/>
          <w:numId w:val="16"/>
        </w:numPr>
      </w:pPr>
      <w:r w:rsidRPr="00B02D54">
        <w:t>Did the utility file sufficient information that details and itemizes all rate-case expenses as required by 16 TAC § 25.245(b)(1)-(6)?</w:t>
      </w:r>
    </w:p>
    <w:p w:rsidR="00BF5414" w:rsidRPr="00B02D54" w:rsidRDefault="0012662E" w:rsidP="00D71D82">
      <w:pPr>
        <w:pStyle w:val="Itemsublist"/>
        <w:numPr>
          <w:ilvl w:val="1"/>
          <w:numId w:val="16"/>
        </w:numPr>
      </w:pPr>
      <w:r w:rsidRPr="00B02D54">
        <w:t>What amount of</w:t>
      </w:r>
      <w:r w:rsidR="00163B95" w:rsidRPr="00B02D54">
        <w:t xml:space="preserve"> rate-case expenses</w:t>
      </w:r>
      <w:r w:rsidRPr="00B02D54">
        <w:t xml:space="preserve"> actually and reasonably incurred by the utility, if any, does</w:t>
      </w:r>
      <w:r w:rsidR="00163B95" w:rsidRPr="00B02D54">
        <w:t xml:space="preserve"> a preponderance of the evidence </w:t>
      </w:r>
      <w:r w:rsidR="00CA6639" w:rsidRPr="00B02D54">
        <w:t>support</w:t>
      </w:r>
      <w:r w:rsidRPr="00B02D54">
        <w:t xml:space="preserve"> using the factors of</w:t>
      </w:r>
      <w:r w:rsidR="00163B95" w:rsidRPr="00B02D54">
        <w:t xml:space="preserve"> 16 TAC </w:t>
      </w:r>
      <w:r w:rsidRPr="00B02D54">
        <w:t>§ 25.245(c</w:t>
      </w:r>
      <w:r w:rsidR="00163B95" w:rsidRPr="00B02D54">
        <w:t>)</w:t>
      </w:r>
      <w:r w:rsidRPr="00B02D54">
        <w:t>(1)-(6)</w:t>
      </w:r>
      <w:r w:rsidR="00163B95" w:rsidRPr="00B02D54">
        <w:t>?</w:t>
      </w:r>
    </w:p>
    <w:p w:rsidR="001251D3" w:rsidRPr="00B02D54" w:rsidRDefault="0012662E" w:rsidP="00D71D82">
      <w:pPr>
        <w:pStyle w:val="Itemsublist"/>
        <w:numPr>
          <w:ilvl w:val="1"/>
          <w:numId w:val="16"/>
        </w:numPr>
      </w:pPr>
      <w:r w:rsidRPr="00B02D54">
        <w:lastRenderedPageBreak/>
        <w:t>Does the presiding officer find any of the utility’s rate-case expenses should be disallowed under 16 TAC § 25.245(d)</w:t>
      </w:r>
      <w:r w:rsidR="001251D3" w:rsidRPr="00B02D54">
        <w:t>?</w:t>
      </w:r>
      <w:r w:rsidRPr="00B02D54">
        <w:t xml:space="preserve"> If so, how was the disallowance calculated?</w:t>
      </w:r>
    </w:p>
    <w:p w:rsidR="0012662E" w:rsidRPr="00B02D54" w:rsidRDefault="0012662E" w:rsidP="0012662E">
      <w:pPr>
        <w:pStyle w:val="Itemsublist"/>
      </w:pPr>
      <w:r w:rsidRPr="00B02D54">
        <w:t>Does the EECRF application include any municipality</w:t>
      </w:r>
      <w:r w:rsidR="00230C1B" w:rsidRPr="00B02D54">
        <w:t>’s</w:t>
      </w:r>
      <w:r w:rsidRPr="00B02D54">
        <w:t xml:space="preserve"> request for rate-case expenses for the immediately previous EECRF proceeding? If so, what amount, if any, should the Commission award pursuant to PURA §§ 36.062 and 33.023(b)?</w:t>
      </w:r>
    </w:p>
    <w:p w:rsidR="00230C1B" w:rsidRPr="00B02D54" w:rsidRDefault="00230C1B" w:rsidP="00230C1B">
      <w:pPr>
        <w:pStyle w:val="Itemsublist"/>
        <w:numPr>
          <w:ilvl w:val="1"/>
          <w:numId w:val="16"/>
        </w:numPr>
      </w:pPr>
      <w:r w:rsidRPr="00B02D54">
        <w:t>Did the munic</w:t>
      </w:r>
      <w:r w:rsidR="00FE2061">
        <w:t>i</w:t>
      </w:r>
      <w:r w:rsidRPr="00B02D54">
        <w:t>pality file sufficient information that details and itemizes all rate-case expenses as required by 16 TAC § 25.245(b)(1)-(6)?</w:t>
      </w:r>
    </w:p>
    <w:p w:rsidR="00230C1B" w:rsidRPr="00B02D54" w:rsidRDefault="00230C1B" w:rsidP="00230C1B">
      <w:pPr>
        <w:pStyle w:val="Itemsublist"/>
        <w:numPr>
          <w:ilvl w:val="1"/>
          <w:numId w:val="16"/>
        </w:numPr>
      </w:pPr>
      <w:r w:rsidRPr="00B02D54">
        <w:t>What amount of rate-case expenses actually and reasonably incurred by the munic</w:t>
      </w:r>
      <w:r w:rsidR="00FE2061">
        <w:t>i</w:t>
      </w:r>
      <w:r w:rsidRPr="00B02D54">
        <w:t>pality, if any, does a preponderance of the evidence s</w:t>
      </w:r>
      <w:r w:rsidR="00CA6639" w:rsidRPr="00B02D54">
        <w:t>upport</w:t>
      </w:r>
      <w:r w:rsidRPr="00B02D54">
        <w:t xml:space="preserve"> using the factors of 16 TAC § 25.245(c)(1)-(6)?</w:t>
      </w:r>
    </w:p>
    <w:p w:rsidR="00230C1B" w:rsidRPr="00B02D54" w:rsidRDefault="00230C1B" w:rsidP="00D71D82">
      <w:pPr>
        <w:pStyle w:val="Itemsublist"/>
        <w:numPr>
          <w:ilvl w:val="1"/>
          <w:numId w:val="16"/>
        </w:numPr>
      </w:pPr>
      <w:r w:rsidRPr="00B02D54">
        <w:t>Does the presiding officer find any of the munic</w:t>
      </w:r>
      <w:r w:rsidR="00FE2061">
        <w:t>i</w:t>
      </w:r>
      <w:r w:rsidRPr="00B02D54">
        <w:t>pality’s rate-case expenses should be disallowed under 16 TAC § 25.245(d)? If so, how was the disallowance calculated?</w:t>
      </w:r>
    </w:p>
    <w:p w:rsidR="001251D3" w:rsidRDefault="001251D3" w:rsidP="001251D3">
      <w:pPr>
        <w:pStyle w:val="ItemList"/>
        <w:numPr>
          <w:ilvl w:val="0"/>
          <w:numId w:val="13"/>
        </w:numPr>
        <w:spacing w:before="0" w:after="120"/>
        <w:ind w:left="360"/>
      </w:pPr>
      <w:r>
        <w:t xml:space="preserve">For each EECRF rate class, what is </w:t>
      </w:r>
      <w:r w:rsidRPr="00381E9E">
        <w:t>the</w:t>
      </w:r>
      <w:r>
        <w:t xml:space="preserve"> appropriate amount, if any, of under- or over-recovered EECRF costs consistent with </w:t>
      </w:r>
      <w:r w:rsidR="00493B07">
        <w:t>16 TAC §</w:t>
      </w:r>
      <w:r w:rsidR="000D447C" w:rsidRPr="00C554C6">
        <w:t xml:space="preserve"> 25.181</w:t>
      </w:r>
      <w:r w:rsidR="000D447C">
        <w:t xml:space="preserve"> for program year 201</w:t>
      </w:r>
      <w:r w:rsidR="00393403">
        <w:t>4</w:t>
      </w:r>
      <w:r>
        <w:t>?</w:t>
      </w:r>
    </w:p>
    <w:p w:rsidR="001251D3" w:rsidRDefault="001251D3" w:rsidP="00DC5029">
      <w:pPr>
        <w:pStyle w:val="Itemsublist"/>
        <w:numPr>
          <w:ilvl w:val="0"/>
          <w:numId w:val="23"/>
        </w:numPr>
      </w:pPr>
      <w:r w:rsidRPr="00995AE2">
        <w:t xml:space="preserve">Did the utility recover any of its energy-efficiency costs through </w:t>
      </w:r>
      <w:r w:rsidR="000D447C" w:rsidRPr="00995AE2">
        <w:t>base rates for program year 201</w:t>
      </w:r>
      <w:r w:rsidR="00393403" w:rsidRPr="00995AE2">
        <w:t>4</w:t>
      </w:r>
      <w:r w:rsidRPr="00995AE2">
        <w:t>?</w:t>
      </w:r>
      <w:r>
        <w:t xml:space="preserve">  If so, what is the actual amount of energy-efficiency revenues collected through base rates consistent with </w:t>
      </w:r>
      <w:r w:rsidR="00493B07">
        <w:t xml:space="preserve">16 TAC § </w:t>
      </w:r>
      <w:r w:rsidRPr="00C554C6">
        <w:t>25.181(f)(2)?</w:t>
      </w:r>
    </w:p>
    <w:p w:rsidR="001251D3" w:rsidRDefault="001251D3" w:rsidP="001251D3">
      <w:pPr>
        <w:pStyle w:val="Itemsublist"/>
      </w:pPr>
      <w:r>
        <w:t>What was the actual revenue collected through the utili</w:t>
      </w:r>
      <w:r w:rsidR="00F252C3">
        <w:t>ty’s EECRF for program year 201</w:t>
      </w:r>
      <w:r w:rsidR="00393403">
        <w:t>4</w:t>
      </w:r>
      <w:r>
        <w:t>?</w:t>
      </w:r>
    </w:p>
    <w:p w:rsidR="001251D3" w:rsidRDefault="001251D3" w:rsidP="001251D3">
      <w:pPr>
        <w:pStyle w:val="Itemsublist"/>
      </w:pPr>
      <w:r>
        <w:t xml:space="preserve">What were the actual costs that comply with </w:t>
      </w:r>
      <w:r w:rsidR="00493B07">
        <w:t>16 TAC §</w:t>
      </w:r>
      <w:r w:rsidRPr="00C554C6">
        <w:t xml:space="preserve"> 25.181(f)(12</w:t>
      </w:r>
      <w:r>
        <w:t>) of the utility’s energy-efficienc</w:t>
      </w:r>
      <w:r w:rsidR="000D447C">
        <w:t>y programs for program year 201</w:t>
      </w:r>
      <w:r w:rsidR="00393403">
        <w:t>4</w:t>
      </w:r>
      <w:r>
        <w:t>?</w:t>
      </w:r>
    </w:p>
    <w:p w:rsidR="001251D3" w:rsidRPr="001D3430" w:rsidRDefault="001251D3" w:rsidP="001251D3">
      <w:pPr>
        <w:keepNext/>
        <w:spacing w:before="0"/>
        <w:rPr>
          <w:i/>
          <w:u w:val="single"/>
        </w:rPr>
      </w:pPr>
      <w:r>
        <w:rPr>
          <w:i/>
          <w:u w:val="single"/>
        </w:rPr>
        <w:t>Performance Bonus</w:t>
      </w:r>
    </w:p>
    <w:p w:rsidR="001251D3" w:rsidRDefault="001251D3" w:rsidP="001251D3">
      <w:pPr>
        <w:pStyle w:val="ItemList"/>
        <w:numPr>
          <w:ilvl w:val="0"/>
          <w:numId w:val="13"/>
        </w:numPr>
        <w:spacing w:before="0" w:after="120"/>
        <w:ind w:left="360"/>
      </w:pPr>
      <w:r>
        <w:t>What were the utility’s demand and energy reduc</w:t>
      </w:r>
      <w:r w:rsidR="000D447C">
        <w:t>tion goals for program year 201</w:t>
      </w:r>
      <w:r w:rsidR="00393403">
        <w:t>4</w:t>
      </w:r>
      <w:r>
        <w:t>?  If the Commission granted an exception for a lower demand goal, in what docket was the lower goal established?</w:t>
      </w:r>
    </w:p>
    <w:p w:rsidR="00C332F9" w:rsidRDefault="00C332F9" w:rsidP="00C332F9">
      <w:pPr>
        <w:pStyle w:val="ItemList"/>
        <w:numPr>
          <w:ilvl w:val="0"/>
          <w:numId w:val="13"/>
        </w:numPr>
        <w:spacing w:before="0" w:after="120"/>
        <w:ind w:left="360"/>
      </w:pPr>
      <w:r>
        <w:lastRenderedPageBreak/>
        <w:t xml:space="preserve">What is the appropriate energy-efficiency performance bonus, if any, consistent with 16 TAC § </w:t>
      </w:r>
      <w:r w:rsidRPr="00C554C6">
        <w:t> 25.181(h)</w:t>
      </w:r>
      <w:r>
        <w:t xml:space="preserve"> for program year 2014?</w:t>
      </w:r>
    </w:p>
    <w:p w:rsidR="00C332F9" w:rsidRDefault="00C332F9" w:rsidP="009E4B9F">
      <w:pPr>
        <w:pStyle w:val="Itemsublist"/>
        <w:numPr>
          <w:ilvl w:val="0"/>
          <w:numId w:val="31"/>
        </w:numPr>
      </w:pPr>
      <w:r>
        <w:t>Did the utility exceed its demand and energy reduction goals for program year 2014?  If so, by what amounts?</w:t>
      </w:r>
    </w:p>
    <w:p w:rsidR="00C332F9" w:rsidRDefault="00C332F9" w:rsidP="00C332F9">
      <w:pPr>
        <w:pStyle w:val="Itemsublist"/>
      </w:pPr>
      <w:r>
        <w:t>What are the net benefits of the utility’s energy-efficiency program for program year 2014?</w:t>
      </w:r>
    </w:p>
    <w:p w:rsidR="00C332F9" w:rsidRDefault="00C332F9" w:rsidP="00C332F9">
      <w:pPr>
        <w:pStyle w:val="Itemsublist"/>
      </w:pPr>
      <w:r>
        <w:t xml:space="preserve">Did the utility exceed </w:t>
      </w:r>
      <w:r w:rsidR="00747662">
        <w:t>the EECRF cost caps in 16 TAC §</w:t>
      </w:r>
      <w:r w:rsidRPr="00C554C6">
        <w:t xml:space="preserve"> 25.181(f</w:t>
      </w:r>
      <w:proofErr w:type="gramStart"/>
      <w:r w:rsidRPr="00C554C6">
        <w:t>)(</w:t>
      </w:r>
      <w:proofErr w:type="gramEnd"/>
      <w:r w:rsidRPr="00C554C6">
        <w:t>7)?</w:t>
      </w:r>
    </w:p>
    <w:p w:rsidR="00C332F9" w:rsidRDefault="00C332F9" w:rsidP="00C332F9">
      <w:pPr>
        <w:pStyle w:val="Itemsublist"/>
      </w:pPr>
      <w:r>
        <w:t>Did the Commission grant a good-cause exception, establishing a lower demand-reduction goal, higher administrative-spending cap, or higher EECRF-cost cap for the utility for program year 2014?  If so, should the Commission reduce the utility’s performance bonus, consistent with 16 TAC § 25.181(h)(4)?</w:t>
      </w:r>
    </w:p>
    <w:p w:rsidR="00C332F9" w:rsidRDefault="00C332F9" w:rsidP="00C332F9">
      <w:pPr>
        <w:pStyle w:val="Itemsub2list"/>
      </w:pPr>
      <w:r>
        <w:t>For the program year 2014, what factors did the utility rely upon to demonstrate that compliance  with its demand-reduction goal, the administrative-spending cap, or the EECRF-cost cap</w:t>
      </w:r>
      <w:r w:rsidR="00851421">
        <w:t xml:space="preserve"> </w:t>
      </w:r>
      <w:r>
        <w:t>was  not reasonably possible?</w:t>
      </w:r>
    </w:p>
    <w:p w:rsidR="00021384" w:rsidRDefault="00C332F9" w:rsidP="00C332F9">
      <w:pPr>
        <w:pStyle w:val="Itemsub2list"/>
      </w:pPr>
      <w:r>
        <w:t>Has the utility established that the factors the utility relied upon to demonstrate that compliance with the demand-reduction goal, administrative-spending cap or EECRF-cost cap was not reasonably possible actually occurred?</w:t>
      </w:r>
    </w:p>
    <w:p w:rsidR="00C332F9" w:rsidRDefault="00C332F9" w:rsidP="00C332F9">
      <w:pPr>
        <w:pStyle w:val="Itemsub2list"/>
      </w:pPr>
      <w:r>
        <w:t>What other considerations, if any, should the Commission weigh in determining whether to reduce the utility’s performance bonus?</w:t>
      </w:r>
      <w:r w:rsidR="00021384">
        <w:rPr>
          <w:rStyle w:val="FootnoteReference"/>
        </w:rPr>
        <w:footnoteReference w:id="4"/>
      </w:r>
    </w:p>
    <w:p w:rsidR="00C332F9" w:rsidRDefault="00F154C8" w:rsidP="00C332F9">
      <w:pPr>
        <w:pStyle w:val="Itemsub2list"/>
      </w:pPr>
      <w:r>
        <w:t>W</w:t>
      </w:r>
      <w:r w:rsidR="00C332F9">
        <w:t>hat amount, if any, should the Commission reduce the utility’s performance bonus?</w:t>
      </w:r>
    </w:p>
    <w:p w:rsidR="001251D3" w:rsidRPr="001D3430" w:rsidRDefault="001251D3" w:rsidP="001251D3">
      <w:pPr>
        <w:keepNext/>
        <w:spacing w:before="0"/>
        <w:rPr>
          <w:i/>
          <w:u w:val="single"/>
        </w:rPr>
      </w:pPr>
      <w:r>
        <w:rPr>
          <w:i/>
          <w:u w:val="single"/>
        </w:rPr>
        <w:lastRenderedPageBreak/>
        <w:t>EECRF Design</w:t>
      </w:r>
    </w:p>
    <w:p w:rsidR="001251D3" w:rsidRDefault="001251D3" w:rsidP="001251D3">
      <w:pPr>
        <w:pStyle w:val="ItemList"/>
        <w:numPr>
          <w:ilvl w:val="0"/>
          <w:numId w:val="13"/>
        </w:numPr>
        <w:spacing w:before="0" w:after="120"/>
        <w:ind w:left="360"/>
      </w:pPr>
      <w:r>
        <w:t xml:space="preserve">What are </w:t>
      </w:r>
      <w:r w:rsidRPr="0062275A">
        <w:t>the</w:t>
      </w:r>
      <w:r w:rsidR="000D447C">
        <w:t xml:space="preserve"> appropriate 201</w:t>
      </w:r>
      <w:r w:rsidR="00393403">
        <w:t>6</w:t>
      </w:r>
      <w:r>
        <w:t xml:space="preserve"> EECRFs for each rate class consistent with </w:t>
      </w:r>
      <w:r w:rsidR="00493B07">
        <w:t>16 TAC §</w:t>
      </w:r>
      <w:r w:rsidRPr="00C554C6">
        <w:t> 25.181(f)</w:t>
      </w:r>
      <w:r>
        <w:t>?</w:t>
      </w:r>
    </w:p>
    <w:p w:rsidR="001251D3" w:rsidRDefault="001251D3" w:rsidP="00DC5029">
      <w:pPr>
        <w:pStyle w:val="Itemsublist"/>
        <w:numPr>
          <w:ilvl w:val="0"/>
          <w:numId w:val="25"/>
        </w:numPr>
      </w:pPr>
      <w:r>
        <w:t>What is the total cost that should be reco</w:t>
      </w:r>
      <w:r w:rsidR="000D447C">
        <w:t>vered through the utility’s 201</w:t>
      </w:r>
      <w:r w:rsidR="00393403">
        <w:t>6</w:t>
      </w:r>
      <w:r>
        <w:t xml:space="preserve"> EECRFs?</w:t>
      </w:r>
    </w:p>
    <w:p w:rsidR="001251D3" w:rsidRDefault="001251D3" w:rsidP="001251D3">
      <w:pPr>
        <w:pStyle w:val="Itemsublist"/>
      </w:pPr>
      <w:r>
        <w:t>What are the appropriate EECRF rat</w:t>
      </w:r>
      <w:r w:rsidR="000D447C">
        <w:t>e classes for the utility’s 201</w:t>
      </w:r>
      <w:r w:rsidR="00393403">
        <w:t>6</w:t>
      </w:r>
      <w:r>
        <w:t xml:space="preserve"> EECRF</w:t>
      </w:r>
      <w:r w:rsidR="005D191C">
        <w:t>?</w:t>
      </w:r>
    </w:p>
    <w:p w:rsidR="0027422A" w:rsidRDefault="0027422A" w:rsidP="00D71D82">
      <w:pPr>
        <w:pStyle w:val="Itemsub2list"/>
        <w:numPr>
          <w:ilvl w:val="0"/>
          <w:numId w:val="30"/>
        </w:numPr>
      </w:pPr>
      <w:r>
        <w:t xml:space="preserve">What retail rate classes were approved in the utility’s most recent base-rate proceeding, excluding non-eligible customers?  </w:t>
      </w:r>
      <w:r w:rsidR="00493B07">
        <w:t xml:space="preserve">16 TAC § </w:t>
      </w:r>
      <w:r w:rsidRPr="00C554C6">
        <w:t>25.181(c)(49)</w:t>
      </w:r>
      <w:r w:rsidR="00FE2061">
        <w:t>.</w:t>
      </w:r>
    </w:p>
    <w:p w:rsidR="00EF1BF2" w:rsidRDefault="0027422A" w:rsidP="004F6FD6">
      <w:pPr>
        <w:pStyle w:val="Itemsub2list"/>
      </w:pPr>
      <w:r>
        <w:t>Has the utility proposed an EECRF for each eligible rate class?</w:t>
      </w:r>
    </w:p>
    <w:p w:rsidR="001251D3" w:rsidRDefault="001251D3" w:rsidP="004F6FD6">
      <w:pPr>
        <w:pStyle w:val="Itemsub2list"/>
      </w:pPr>
      <w:r>
        <w:t xml:space="preserve">Has the utility requested a good-cause exception under </w:t>
      </w:r>
      <w:r w:rsidR="00493B07">
        <w:t xml:space="preserve">16 TAC § </w:t>
      </w:r>
      <w:r w:rsidRPr="00C554C6">
        <w:t>25.181(f)(2)</w:t>
      </w:r>
      <w:r>
        <w:t xml:space="preserve"> to combine one or more rate classes?  If so, for each rate class that is proposed to be combined, does it have fewer than 20 customers, is it similar to the other rate classes, and does it receive services under the same energy-efficiency programs as the other rate classes?</w:t>
      </w:r>
      <w:r w:rsidR="00B85EC9">
        <w:t xml:space="preserve">  Has the utility demonstrated that good cause supports the proposed combining of rate classes?</w:t>
      </w:r>
    </w:p>
    <w:p w:rsidR="001251D3" w:rsidRDefault="001251D3" w:rsidP="001251D3">
      <w:pPr>
        <w:pStyle w:val="Itemsublist"/>
      </w:pPr>
      <w:r>
        <w:t xml:space="preserve">Are the costs assigned or allocated to rate classes reasonable and consistent with </w:t>
      </w:r>
      <w:r w:rsidR="00493B07">
        <w:t>16 TAC §</w:t>
      </w:r>
      <w:r w:rsidRPr="00C554C6">
        <w:t xml:space="preserve"> 25.181</w:t>
      </w:r>
      <w:r>
        <w:t>?</w:t>
      </w:r>
    </w:p>
    <w:p w:rsidR="001251D3" w:rsidRPr="00995AE2" w:rsidRDefault="001251D3" w:rsidP="001251D3">
      <w:pPr>
        <w:pStyle w:val="Itemsub2list"/>
        <w:numPr>
          <w:ilvl w:val="0"/>
          <w:numId w:val="15"/>
        </w:numPr>
      </w:pPr>
      <w:r w:rsidRPr="00995AE2">
        <w:t>Are the utility’s program costs directly assigned to each EECRF rate class that receives services under the programs to the maximum extent possible?</w:t>
      </w:r>
    </w:p>
    <w:p w:rsidR="003C4315" w:rsidRDefault="001251D3" w:rsidP="003C4315">
      <w:pPr>
        <w:pStyle w:val="Itemsub2list"/>
      </w:pPr>
      <w:r>
        <w:t xml:space="preserve">Is any bonus allocated consistent with </w:t>
      </w:r>
      <w:r w:rsidR="00493B07">
        <w:t>16 TAC §</w:t>
      </w:r>
      <w:r w:rsidRPr="00C554C6">
        <w:t xml:space="preserve"> 25.181(h)(6)?</w:t>
      </w:r>
    </w:p>
    <w:p w:rsidR="001251D3" w:rsidRDefault="00F252C3" w:rsidP="003C4315">
      <w:pPr>
        <w:pStyle w:val="Itemsub2list"/>
      </w:pPr>
      <w:r>
        <w:t>Are administrative costs, including rate-case expenses, and research and</w:t>
      </w:r>
      <w:r w:rsidR="001251D3">
        <w:t xml:space="preserve"> development costs allocated consistent with </w:t>
      </w:r>
      <w:r w:rsidR="00493B07">
        <w:t>16 TAC §</w:t>
      </w:r>
      <w:r w:rsidR="001251D3" w:rsidRPr="00C554C6">
        <w:t xml:space="preserve"> 25.181(</w:t>
      </w:r>
      <w:proofErr w:type="spellStart"/>
      <w:r w:rsidR="001251D3">
        <w:t>i</w:t>
      </w:r>
      <w:proofErr w:type="spellEnd"/>
      <w:r w:rsidR="001251D3">
        <w:t>)?</w:t>
      </w:r>
    </w:p>
    <w:p w:rsidR="00F252C3" w:rsidRDefault="00F252C3" w:rsidP="00F252C3">
      <w:pPr>
        <w:pStyle w:val="Itemsub2list"/>
        <w:tabs>
          <w:tab w:val="left" w:pos="720"/>
        </w:tabs>
      </w:pPr>
      <w:r>
        <w:t xml:space="preserve">How are the EM&amp;V costs assigned to the rate classes, and is the assignment consistent with </w:t>
      </w:r>
      <w:r w:rsidRPr="0039197F">
        <w:t>PURA</w:t>
      </w:r>
      <w:r>
        <w:t xml:space="preserve"> § </w:t>
      </w:r>
      <w:r w:rsidRPr="0039197F">
        <w:t xml:space="preserve">39.905 and </w:t>
      </w:r>
      <w:r w:rsidR="00493B07">
        <w:t xml:space="preserve">16 TAC § </w:t>
      </w:r>
      <w:r w:rsidRPr="00C554C6">
        <w:t>25.</w:t>
      </w:r>
      <w:r w:rsidRPr="0039197F">
        <w:t>181</w:t>
      </w:r>
      <w:r>
        <w:t>?</w:t>
      </w:r>
    </w:p>
    <w:p w:rsidR="00F252C3" w:rsidRPr="00995AE2" w:rsidRDefault="00F252C3" w:rsidP="00F252C3">
      <w:pPr>
        <w:pStyle w:val="Itemsub2list"/>
      </w:pPr>
      <w:r w:rsidRPr="00995AE2">
        <w:t xml:space="preserve">Are any under- or over-recovered EECRF costs allocated to the rate classes consistent with </w:t>
      </w:r>
      <w:r w:rsidR="00493B07">
        <w:t xml:space="preserve">16 TAC § </w:t>
      </w:r>
      <w:r w:rsidRPr="00995AE2">
        <w:t>25.181(f)(2)?</w:t>
      </w:r>
    </w:p>
    <w:p w:rsidR="001251D3" w:rsidRDefault="001251D3" w:rsidP="001251D3">
      <w:pPr>
        <w:pStyle w:val="Itemsublist"/>
      </w:pPr>
      <w:r>
        <w:t xml:space="preserve">Does the utility propose an EECRF for any commercial rate classes as a demand charge?  If so, for each such rate class, do the base rates for that class contain demand charges?  </w:t>
      </w:r>
      <w:r>
        <w:lastRenderedPageBreak/>
        <w:t>For each such rate class, should the EECRF for that rate class be an energy charge or a demand charge?</w:t>
      </w:r>
      <w:r>
        <w:rPr>
          <w:rStyle w:val="FootnoteReference"/>
        </w:rPr>
        <w:footnoteReference w:id="5"/>
      </w:r>
    </w:p>
    <w:p w:rsidR="001251D3" w:rsidRDefault="001251D3" w:rsidP="001251D3">
      <w:pPr>
        <w:pStyle w:val="Itemsublist"/>
      </w:pPr>
      <w:r>
        <w:t>What is the appropriate estimate of b</w:t>
      </w:r>
      <w:r w:rsidR="000D447C">
        <w:t>illing determinants for the 201</w:t>
      </w:r>
      <w:r w:rsidR="00393403">
        <w:t>6</w:t>
      </w:r>
      <w:r>
        <w:t xml:space="preserve"> program?</w:t>
      </w:r>
    </w:p>
    <w:p w:rsidR="001251D3" w:rsidRPr="00995AE2" w:rsidRDefault="00A060FE" w:rsidP="001251D3">
      <w:pPr>
        <w:pStyle w:val="Itemsublist"/>
      </w:pPr>
      <w:r>
        <w:t>What are the most current, available</w:t>
      </w:r>
      <w:r w:rsidR="001251D3" w:rsidRPr="00995AE2">
        <w:t xml:space="preserve"> calculated or estimated system losses and line losses </w:t>
      </w:r>
      <w:r>
        <w:t xml:space="preserve">for each eligible </w:t>
      </w:r>
      <w:r w:rsidR="00D5461F">
        <w:t xml:space="preserve">retail rate </w:t>
      </w:r>
      <w:r>
        <w:t>class?  Were these losses</w:t>
      </w:r>
      <w:r w:rsidR="00FE2061">
        <w:t xml:space="preserve"> </w:t>
      </w:r>
      <w:r w:rsidR="000D447C" w:rsidRPr="00995AE2">
        <w:t xml:space="preserve">used in calculating the </w:t>
      </w:r>
      <w:r w:rsidR="000D447C" w:rsidRPr="00910237">
        <w:t>201</w:t>
      </w:r>
      <w:r w:rsidR="00393403" w:rsidRPr="00995AE2">
        <w:t>6</w:t>
      </w:r>
      <w:r w:rsidR="001251D3" w:rsidRPr="00995AE2">
        <w:t xml:space="preserve"> EECRF charges?</w:t>
      </w:r>
    </w:p>
    <w:p w:rsidR="001251D3" w:rsidRDefault="000D447C" w:rsidP="001251D3">
      <w:pPr>
        <w:pStyle w:val="ItemList"/>
        <w:numPr>
          <w:ilvl w:val="0"/>
          <w:numId w:val="13"/>
        </w:numPr>
        <w:spacing w:before="0" w:after="120"/>
        <w:ind w:left="360"/>
      </w:pPr>
      <w:r>
        <w:t>Do the total 201</w:t>
      </w:r>
      <w:r w:rsidR="00393403">
        <w:t>6</w:t>
      </w:r>
      <w:r w:rsidR="001251D3">
        <w:t xml:space="preserve"> EECRF costs, excluding EM&amp;V costs and municipal rate-case expenses, exceed the EECRF cost caps prescribed in </w:t>
      </w:r>
      <w:r w:rsidR="00493B07">
        <w:t>16 TAC §</w:t>
      </w:r>
      <w:r w:rsidR="001251D3" w:rsidRPr="00C554C6">
        <w:t> 25.181(f)(7)?</w:t>
      </w:r>
      <w:r w:rsidR="001251D3">
        <w:t xml:space="preserve">  If so, did the </w:t>
      </w:r>
      <w:r w:rsidR="001251D3" w:rsidRPr="0062275A">
        <w:t>utility</w:t>
      </w:r>
      <w:r w:rsidR="001251D3">
        <w:t xml:space="preserve"> request an exception to the EECRF cost caps pursuant to </w:t>
      </w:r>
      <w:r w:rsidR="00493B07">
        <w:t>16 TAC §</w:t>
      </w:r>
      <w:r w:rsidR="001251D3" w:rsidRPr="00C554C6">
        <w:t> 25.181(e)(2)</w:t>
      </w:r>
      <w:r w:rsidR="001251D3">
        <w:t xml:space="preserve"> and, if so, has the utility demonstrated that compliance with the EECRF cost caps is not reasonably possible and demonstrated that good cause supports the higher EECRF cost caps?</w:t>
      </w:r>
    </w:p>
    <w:p w:rsidR="001B1D26" w:rsidRDefault="001B1D26" w:rsidP="004F6FD6">
      <w:pPr>
        <w:pStyle w:val="Itemsublist"/>
        <w:numPr>
          <w:ilvl w:val="1"/>
          <w:numId w:val="13"/>
        </w:numPr>
        <w:ind w:left="810"/>
      </w:pPr>
      <w:r>
        <w:t xml:space="preserve">Is the utility requesting </w:t>
      </w:r>
      <w:r w:rsidR="00421707">
        <w:t xml:space="preserve">in this application </w:t>
      </w:r>
      <w:r>
        <w:t xml:space="preserve">a performance bonus for a prior program year for which it has been granted a higher EECRF cost cap? </w:t>
      </w:r>
    </w:p>
    <w:p w:rsidR="001B1D26" w:rsidRDefault="001B1D26" w:rsidP="00773E1A">
      <w:pPr>
        <w:pStyle w:val="Itemsublist"/>
        <w:numPr>
          <w:ilvl w:val="1"/>
          <w:numId w:val="13"/>
        </w:numPr>
        <w:ind w:left="810"/>
      </w:pPr>
      <w:r>
        <w:t xml:space="preserve">Were the factors that led to the utility being granted a higher EECRF cost cap for the prior program year similar to the factors that the utility is relying upon to demonstrate that good cause supports a higher EECRF cost cap in this docket?  If so, should the Commission consider the utility’s prior performance in determining whether to award a higher EECRF cost cap? </w:t>
      </w:r>
    </w:p>
    <w:p w:rsidR="001251D3" w:rsidRDefault="001251D3" w:rsidP="001251D3">
      <w:pPr>
        <w:pStyle w:val="ItemList"/>
        <w:numPr>
          <w:ilvl w:val="0"/>
          <w:numId w:val="13"/>
        </w:numPr>
        <w:spacing w:before="0" w:after="120"/>
        <w:ind w:left="360"/>
      </w:pPr>
      <w:r>
        <w:t xml:space="preserve">Do the </w:t>
      </w:r>
      <w:r w:rsidRPr="00D9139F">
        <w:t>incentive</w:t>
      </w:r>
      <w:r>
        <w:t xml:space="preserve"> payments for each cus</w:t>
      </w:r>
      <w:r w:rsidR="000D447C">
        <w:t>tomer class in program year 201</w:t>
      </w:r>
      <w:r w:rsidR="00393403">
        <w:t>4</w:t>
      </w:r>
      <w:r>
        <w:t xml:space="preserve"> comply with </w:t>
      </w:r>
      <w:r w:rsidR="00493B07">
        <w:t>16 TAC §</w:t>
      </w:r>
      <w:r w:rsidRPr="00C554C6">
        <w:t> 25.181(g)?</w:t>
      </w:r>
    </w:p>
    <w:p w:rsidR="001251D3" w:rsidRPr="00D9139F" w:rsidRDefault="001251D3" w:rsidP="001251D3">
      <w:pPr>
        <w:keepNext/>
        <w:spacing w:before="0"/>
        <w:rPr>
          <w:i/>
          <w:u w:val="single"/>
        </w:rPr>
      </w:pPr>
      <w:r>
        <w:rPr>
          <w:i/>
          <w:u w:val="single"/>
        </w:rPr>
        <w:t>Tariff</w:t>
      </w:r>
    </w:p>
    <w:p w:rsidR="001251D3" w:rsidRDefault="001251D3" w:rsidP="001251D3">
      <w:pPr>
        <w:pStyle w:val="ItemList"/>
        <w:numPr>
          <w:ilvl w:val="0"/>
          <w:numId w:val="13"/>
        </w:numPr>
        <w:spacing w:before="0" w:after="120"/>
        <w:ind w:left="360"/>
      </w:pPr>
      <w:r>
        <w:t xml:space="preserve">What tariff </w:t>
      </w:r>
      <w:r w:rsidRPr="00D9139F">
        <w:t>schedule</w:t>
      </w:r>
      <w:r>
        <w:t xml:space="preserve"> should be adopted for the utility in compliance with </w:t>
      </w:r>
      <w:r w:rsidR="00493B07">
        <w:t xml:space="preserve">16 TAC § </w:t>
      </w:r>
      <w:r w:rsidRPr="00C554C6">
        <w:t> 25.181</w:t>
      </w:r>
      <w:r>
        <w:t>?</w:t>
      </w:r>
    </w:p>
    <w:p w:rsidR="00F252C3" w:rsidRDefault="000D447C" w:rsidP="00773E1A">
      <w:pPr>
        <w:spacing w:before="0"/>
        <w:ind w:firstLine="360"/>
      </w:pPr>
      <w:r w:rsidRPr="000D447C">
        <w:t>This list of issues is not intended to be exhaustive.  The parties and the ALJ are free to raise and address any issues relevant in this docket that they deem necessary</w:t>
      </w:r>
      <w:r>
        <w:t xml:space="preserve"> </w:t>
      </w:r>
      <w:r w:rsidRPr="000D447C">
        <w:t xml:space="preserve">by the ALJ, or by the </w:t>
      </w:r>
      <w:r w:rsidRPr="000D447C">
        <w:lastRenderedPageBreak/>
        <w:t>Commission in future orders issued in this docket.  The Commission reserves the right to identify and provide to the ALJ in the future any additional issues or areas that must be addressed, as permitted under Tex. Gov’t Code Ann. § 2003.049(e).</w:t>
      </w:r>
    </w:p>
    <w:p w:rsidR="00F252C3" w:rsidRDefault="00F252C3">
      <w:pPr>
        <w:spacing w:before="0"/>
        <w:jc w:val="center"/>
      </w:pPr>
    </w:p>
    <w:p w:rsidR="00275B22" w:rsidRPr="003C35B5" w:rsidRDefault="008F1A1B">
      <w:pPr>
        <w:spacing w:before="0"/>
        <w:jc w:val="center"/>
      </w:pPr>
      <w:r>
        <w:rPr>
          <w:b/>
        </w:rPr>
        <w:t>II</w:t>
      </w:r>
      <w:r w:rsidR="00275B22" w:rsidRPr="003C35B5">
        <w:rPr>
          <w:b/>
        </w:rPr>
        <w:t xml:space="preserve">.  </w:t>
      </w:r>
      <w:r w:rsidR="007F3C40" w:rsidRPr="003C35B5">
        <w:rPr>
          <w:b/>
        </w:rPr>
        <w:t>Effect of Preliminary Order</w:t>
      </w:r>
    </w:p>
    <w:p w:rsidR="002133F3" w:rsidRPr="003C35B5" w:rsidRDefault="00275B22" w:rsidP="008F1A1B">
      <w:r w:rsidRPr="003C35B5">
        <w:tab/>
      </w:r>
      <w:r w:rsidR="000D447C" w:rsidRPr="003C35B5">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w:t>
      </w:r>
      <w:r w:rsidR="000D447C">
        <w:t>or rehearing or reconsideration</w:t>
      </w:r>
      <w:r w:rsidR="002133F3" w:rsidRPr="003C35B5">
        <w:t>.</w:t>
      </w:r>
    </w:p>
    <w:p w:rsidR="00A253AB" w:rsidRPr="003C35B5" w:rsidRDefault="00A253AB">
      <w:pPr>
        <w:spacing w:before="0" w:line="240" w:lineRule="auto"/>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0E4848">
        <w:rPr>
          <w:b/>
        </w:rPr>
        <w:t>June</w:t>
      </w:r>
      <w:r w:rsidR="00D5461F">
        <w:rPr>
          <w:b/>
        </w:rPr>
        <w:t xml:space="preserve"> </w:t>
      </w:r>
      <w:r w:rsidR="00D12EBC">
        <w:rPr>
          <w:b/>
        </w:rPr>
        <w:t>2015</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0D447C" w:rsidRPr="003C35B5" w:rsidRDefault="000D447C" w:rsidP="000D44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0D447C" w:rsidRPr="003C35B5" w:rsidRDefault="000D447C" w:rsidP="000D44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0D447C" w:rsidRDefault="000D447C" w:rsidP="000D44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0D447C" w:rsidRPr="003C35B5" w:rsidRDefault="000D447C" w:rsidP="000D44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0D447C" w:rsidRPr="003C35B5" w:rsidRDefault="000D447C" w:rsidP="000D44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0D447C" w:rsidRPr="003C35B5" w:rsidRDefault="000D447C" w:rsidP="000D44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0D447C" w:rsidRDefault="000D447C" w:rsidP="000D447C">
      <w:pPr>
        <w:spacing w:before="0" w:line="240" w:lineRule="auto"/>
        <w:ind w:firstLine="3780"/>
        <w:rPr>
          <w:b/>
        </w:rPr>
      </w:pPr>
    </w:p>
    <w:p w:rsidR="000D447C" w:rsidRPr="003C35B5" w:rsidRDefault="000D447C" w:rsidP="000D447C">
      <w:pPr>
        <w:spacing w:before="0" w:line="240" w:lineRule="auto"/>
        <w:ind w:firstLine="3780"/>
        <w:rPr>
          <w:b/>
        </w:rPr>
      </w:pPr>
    </w:p>
    <w:p w:rsidR="000D447C" w:rsidRPr="003C35B5" w:rsidRDefault="000D447C" w:rsidP="000D447C">
      <w:pPr>
        <w:spacing w:before="0" w:line="240" w:lineRule="auto"/>
        <w:ind w:firstLine="3780"/>
        <w:rPr>
          <w:b/>
        </w:rPr>
      </w:pPr>
    </w:p>
    <w:p w:rsidR="000D447C" w:rsidRPr="003C35B5" w:rsidRDefault="000D447C" w:rsidP="000D44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0D447C" w:rsidRPr="003C35B5" w:rsidRDefault="000D447C" w:rsidP="000D44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0D447C" w:rsidRDefault="000D447C" w:rsidP="000D447C">
      <w:pPr>
        <w:spacing w:before="0" w:line="240" w:lineRule="auto"/>
        <w:ind w:firstLine="3780"/>
        <w:rPr>
          <w:b/>
        </w:rPr>
      </w:pPr>
    </w:p>
    <w:p w:rsidR="000D447C" w:rsidRPr="003C35B5" w:rsidRDefault="000D447C" w:rsidP="000D447C">
      <w:pPr>
        <w:spacing w:before="0" w:line="240" w:lineRule="auto"/>
        <w:ind w:firstLine="3780"/>
        <w:rPr>
          <w:b/>
        </w:rPr>
      </w:pPr>
    </w:p>
    <w:p w:rsidR="000D447C" w:rsidRPr="003C35B5" w:rsidRDefault="000D447C" w:rsidP="000D447C">
      <w:pPr>
        <w:spacing w:before="0" w:line="240" w:lineRule="auto"/>
        <w:ind w:firstLine="3780"/>
        <w:rPr>
          <w:b/>
        </w:rPr>
      </w:pPr>
    </w:p>
    <w:p w:rsidR="000D447C" w:rsidRPr="003C35B5" w:rsidRDefault="000D447C" w:rsidP="000D44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0D447C" w:rsidRPr="003C35B5" w:rsidRDefault="000D447C" w:rsidP="000D447C">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D12EBC">
        <w:rPr>
          <w:b/>
        </w:rPr>
        <w:t xml:space="preserve"> MARQUEZ</w:t>
      </w:r>
      <w:r w:rsidRPr="003C35B5">
        <w:rPr>
          <w:b/>
        </w:rPr>
        <w:t xml:space="preserve">, COMMISSIONER </w:t>
      </w:r>
    </w:p>
    <w:p w:rsidR="00D07FE4" w:rsidRPr="003C35B5" w:rsidRDefault="00D07FE4">
      <w:pPr>
        <w:spacing w:before="0" w:line="240" w:lineRule="auto"/>
        <w:rPr>
          <w:b/>
        </w:rPr>
      </w:pPr>
    </w:p>
    <w:p w:rsidR="002B0DD0" w:rsidRPr="003C35B5" w:rsidRDefault="002B0DD0">
      <w:pPr>
        <w:spacing w:before="0" w:line="240" w:lineRule="auto"/>
        <w:rPr>
          <w:b/>
        </w:rPr>
      </w:pPr>
    </w:p>
    <w:p w:rsidR="002B0DD0" w:rsidRPr="009030FB" w:rsidRDefault="002B0DD0">
      <w:pPr>
        <w:spacing w:before="0" w:line="240" w:lineRule="auto"/>
        <w:rPr>
          <w:b/>
          <w:sz w:val="16"/>
          <w:szCs w:val="16"/>
        </w:rPr>
      </w:pPr>
    </w:p>
    <w:p w:rsidR="007C04B0" w:rsidRPr="009030FB" w:rsidRDefault="007C04B0" w:rsidP="007C04B0">
      <w:pPr>
        <w:rPr>
          <w:b/>
          <w:sz w:val="16"/>
          <w:szCs w:val="16"/>
        </w:rPr>
      </w:pPr>
      <w:r w:rsidRPr="00F252C3">
        <w:rPr>
          <w:sz w:val="16"/>
          <w:szCs w:val="16"/>
        </w:rPr>
        <w:fldChar w:fldCharType="begin"/>
      </w:r>
      <w:r w:rsidRPr="00F252C3">
        <w:rPr>
          <w:sz w:val="16"/>
          <w:szCs w:val="16"/>
        </w:rPr>
        <w:instrText xml:space="preserve"> FILENAME \* Lower\p \* MERGEFORMAT </w:instrText>
      </w:r>
      <w:r w:rsidRPr="00F252C3">
        <w:rPr>
          <w:sz w:val="16"/>
          <w:szCs w:val="16"/>
        </w:rPr>
        <w:fldChar w:fldCharType="separate"/>
      </w:r>
      <w:r w:rsidR="00356DBD">
        <w:rPr>
          <w:noProof/>
          <w:sz w:val="16"/>
          <w:szCs w:val="16"/>
        </w:rPr>
        <w:t>q:\cadm\orders\prelim\44000\44778 po.docx</w:t>
      </w:r>
      <w:r w:rsidRPr="00F252C3">
        <w:rPr>
          <w:noProof/>
          <w:sz w:val="16"/>
          <w:szCs w:val="16"/>
        </w:rPr>
        <w:fldChar w:fldCharType="end"/>
      </w:r>
      <w:r w:rsidRPr="009030FB">
        <w:rPr>
          <w:sz w:val="16"/>
          <w:szCs w:val="16"/>
        </w:rPr>
        <w:t xml:space="preserve">  </w:t>
      </w:r>
    </w:p>
    <w:p w:rsidR="002B0DD0" w:rsidRPr="009030FB" w:rsidRDefault="002B0DD0" w:rsidP="007C04B0">
      <w:pPr>
        <w:rPr>
          <w:b/>
          <w:sz w:val="16"/>
          <w:szCs w:val="16"/>
        </w:rPr>
      </w:pPr>
    </w:p>
    <w:sectPr w:rsidR="002B0DD0" w:rsidRPr="009030FB" w:rsidSect="00EA50AC">
      <w:headerReference w:type="default" r:id="rId9"/>
      <w:footerReference w:type="even" r:id="rId10"/>
      <w:footerReference w:type="default" r:id="rId11"/>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527" w:rsidRDefault="00687527">
      <w:r>
        <w:separator/>
      </w:r>
    </w:p>
  </w:endnote>
  <w:endnote w:type="continuationSeparator" w:id="0">
    <w:p w:rsidR="00687527" w:rsidRDefault="00687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EBC" w:rsidRDefault="00D12EBC"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EBC" w:rsidRDefault="00D12EBC"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527" w:rsidRDefault="00687527">
      <w:r>
        <w:separator/>
      </w:r>
    </w:p>
  </w:footnote>
  <w:footnote w:type="continuationSeparator" w:id="0">
    <w:p w:rsidR="00687527" w:rsidRDefault="00687527">
      <w:r>
        <w:continuationSeparator/>
      </w:r>
    </w:p>
  </w:footnote>
  <w:footnote w:id="1">
    <w:p w:rsidR="002A181B" w:rsidRDefault="002A181B" w:rsidP="0098043D">
      <w:pPr>
        <w:pStyle w:val="FootnoteText"/>
        <w:tabs>
          <w:tab w:val="clear" w:pos="720"/>
          <w:tab w:val="left" w:pos="990"/>
        </w:tabs>
        <w:ind w:left="990" w:hanging="270"/>
      </w:pPr>
      <w:r>
        <w:rPr>
          <w:rStyle w:val="FootnoteReference"/>
        </w:rPr>
        <w:footnoteRef/>
      </w:r>
      <w:r>
        <w:t xml:space="preserve"> </w:t>
      </w:r>
      <w:r w:rsidR="0098043D">
        <w:tab/>
      </w:r>
      <w:proofErr w:type="gramStart"/>
      <w:r>
        <w:t>Public Utility Regulatory Act, Tex. Util. Code Ann. §§ 11.001-66.016 (West 2007 &amp; Supp. 2014).</w:t>
      </w:r>
      <w:proofErr w:type="gramEnd"/>
    </w:p>
  </w:footnote>
  <w:footnote w:id="2">
    <w:p w:rsidR="00D12EBC" w:rsidRDefault="00D12EBC" w:rsidP="004579BB">
      <w:pPr>
        <w:pStyle w:val="FootnoteText"/>
        <w:ind w:left="990" w:hanging="270"/>
        <w:rPr>
          <w:lang w:val="pt-BR"/>
        </w:rPr>
      </w:pPr>
      <w:r>
        <w:rPr>
          <w:rStyle w:val="FootnoteReference"/>
        </w:rPr>
        <w:footnoteRef/>
      </w:r>
      <w:r>
        <w:rPr>
          <w:lang w:val="pt-BR"/>
        </w:rPr>
        <w:t xml:space="preserve"> </w:t>
      </w:r>
      <w:r w:rsidR="004579BB">
        <w:rPr>
          <w:lang w:val="pt-BR"/>
        </w:rPr>
        <w:tab/>
      </w:r>
      <w:proofErr w:type="gramStart"/>
      <w:r w:rsidRPr="00C554C6">
        <w:t>Tex. Gov’t Code Ann</w:t>
      </w:r>
      <w:r>
        <w:rPr>
          <w:smallCaps/>
          <w:lang w:val="pt-BR"/>
        </w:rPr>
        <w:t>.</w:t>
      </w:r>
      <w:r>
        <w:rPr>
          <w:lang w:val="pt-BR"/>
        </w:rPr>
        <w:t xml:space="preserve"> § 2003.049(e) (</w:t>
      </w:r>
      <w:r w:rsidR="003505F7">
        <w:rPr>
          <w:lang w:val="pt-BR"/>
        </w:rPr>
        <w:t xml:space="preserve">West </w:t>
      </w:r>
      <w:r>
        <w:rPr>
          <w:lang w:val="pt-BR"/>
        </w:rPr>
        <w:t>20</w:t>
      </w:r>
      <w:r w:rsidR="009A5F00">
        <w:rPr>
          <w:lang w:val="pt-BR"/>
        </w:rPr>
        <w:t>08 and Supp. 2014</w:t>
      </w:r>
      <w:r>
        <w:rPr>
          <w:lang w:val="pt-BR"/>
        </w:rPr>
        <w:t>).</w:t>
      </w:r>
      <w:proofErr w:type="gramEnd"/>
    </w:p>
  </w:footnote>
  <w:footnote w:id="3">
    <w:p w:rsidR="00D12EBC" w:rsidRDefault="00D12EBC" w:rsidP="004579BB">
      <w:pPr>
        <w:pStyle w:val="FootnoteText"/>
        <w:ind w:left="990" w:hanging="270"/>
      </w:pPr>
      <w:r>
        <w:rPr>
          <w:rStyle w:val="FootnoteReference"/>
        </w:rPr>
        <w:footnoteRef/>
      </w:r>
      <w:r>
        <w:t xml:space="preserve"> </w:t>
      </w:r>
      <w:r w:rsidR="002013F1">
        <w:tab/>
      </w:r>
      <w:r w:rsidR="003505F7">
        <w:t xml:space="preserve">16 TAC § </w:t>
      </w:r>
      <w:r w:rsidR="009A5F00">
        <w:t>25.181</w:t>
      </w:r>
      <w:r>
        <w:t>(q</w:t>
      </w:r>
      <w:proofErr w:type="gramStart"/>
      <w:r>
        <w:t>)(</w:t>
      </w:r>
      <w:proofErr w:type="gramEnd"/>
      <w:r>
        <w:t>10).</w:t>
      </w:r>
    </w:p>
  </w:footnote>
  <w:footnote w:id="4">
    <w:p w:rsidR="00021384" w:rsidRDefault="00021384" w:rsidP="00F35CEE">
      <w:pPr>
        <w:pStyle w:val="FootnoteText"/>
        <w:keepLines w:val="0"/>
        <w:ind w:left="990" w:hanging="270"/>
      </w:pPr>
      <w:r>
        <w:rPr>
          <w:rStyle w:val="FootnoteReference"/>
        </w:rPr>
        <w:footnoteRef/>
      </w:r>
      <w:r w:rsidR="00D5461F">
        <w:rPr>
          <w:i/>
        </w:rPr>
        <w:t xml:space="preserve"> </w:t>
      </w:r>
      <w:r w:rsidR="004579BB">
        <w:rPr>
          <w:i/>
        </w:rPr>
        <w:tab/>
      </w:r>
      <w:r>
        <w:rPr>
          <w:i/>
        </w:rPr>
        <w:t>See Rulem</w:t>
      </w:r>
      <w:r w:rsidR="00E128AF">
        <w:rPr>
          <w:i/>
        </w:rPr>
        <w:t>ak</w:t>
      </w:r>
      <w:r>
        <w:rPr>
          <w:i/>
        </w:rPr>
        <w:t>ing Project to Amend Energy Efficiency Rules</w:t>
      </w:r>
      <w:r>
        <w:t>, Project No. 39674, Order Adopting Amendments to § 25.181 as Approved at the September 28, 2012 Open Meeting at 75 (“</w:t>
      </w:r>
      <w:r w:rsidRPr="00DE4ED9">
        <w:rPr>
          <w:bCs/>
        </w:rPr>
        <w:t>The [C]</w:t>
      </w:r>
      <w:proofErr w:type="spellStart"/>
      <w:r w:rsidRPr="00DE4ED9">
        <w:rPr>
          <w:bCs/>
        </w:rPr>
        <w:t>ommission</w:t>
      </w:r>
      <w:proofErr w:type="spellEnd"/>
      <w:r w:rsidRPr="00DE4ED9">
        <w:rPr>
          <w:bCs/>
        </w:rPr>
        <w:t xml:space="preserve"> notes that performance bonuses are awarded on a case-by-case basis for utilities that have received good-cause exceptions. The purpose of a performance bonus is to reward exceptional achievement in administering energy efficiency programs and to provide an incentive to a utility to achieve successful energy efficiency programs. However, the commission also notes, as mentioned by Joint Utilities, that a good-cause exception is generally granted by the commission when circumstances outside the utility’s control prevent it from meeting the requirements of the rule.</w:t>
      </w:r>
      <w:r>
        <w:rPr>
          <w:bCs/>
        </w:rPr>
        <w:t>”)</w:t>
      </w:r>
    </w:p>
  </w:footnote>
  <w:footnote w:id="5">
    <w:p w:rsidR="00D12EBC" w:rsidRPr="00040AC5" w:rsidRDefault="00D12EBC" w:rsidP="004579BB">
      <w:pPr>
        <w:pStyle w:val="FootnoteText"/>
        <w:ind w:left="990" w:hanging="270"/>
      </w:pPr>
      <w:r>
        <w:rPr>
          <w:rStyle w:val="FootnoteReference"/>
        </w:rPr>
        <w:footnoteRef/>
      </w:r>
      <w:r w:rsidR="00D5461F">
        <w:rPr>
          <w:i/>
        </w:rPr>
        <w:t xml:space="preserve"> </w:t>
      </w:r>
      <w:r w:rsidR="004579BB">
        <w:rPr>
          <w:i/>
        </w:rPr>
        <w:tab/>
      </w:r>
      <w:r w:rsidRPr="00F252C3">
        <w:rPr>
          <w:i/>
        </w:rPr>
        <w:t xml:space="preserve">Application of Oncor Electric Delivery Company, LLC for 2013 Energy Efficiency Cost Recovery Factor, </w:t>
      </w:r>
      <w:r w:rsidRPr="00C332F9">
        <w:t>Docket No. 40361</w:t>
      </w:r>
      <w:r w:rsidRPr="00F252C3">
        <w:rPr>
          <w:i/>
        </w:rPr>
        <w:t xml:space="preserve"> </w:t>
      </w:r>
      <w:r w:rsidRPr="00F252C3">
        <w:t xml:space="preserve">at 110 </w:t>
      </w:r>
      <w:r w:rsidRPr="00C332F9">
        <w:t>(</w:t>
      </w:r>
      <w:r w:rsidRPr="00F252C3">
        <w:t>Aug. 29, 2012</w:t>
      </w:r>
      <w:r w:rsidRPr="00C332F9">
        <w:t xml:space="preserve">) </w:t>
      </w:r>
      <w:r w:rsidRPr="00F252C3">
        <w:t>(“</w:t>
      </w:r>
      <w:r>
        <w:t>For rate classes that are billed on a demand basis, whether to design the EECRF to provide for an energy or demand charge will be determined in the EECRF proceedings based on the particular relevant facts.”)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2EBC" w:rsidRPr="00D07FE4" w:rsidRDefault="00D12EBC">
    <w:pPr>
      <w:pStyle w:val="Header"/>
      <w:spacing w:before="0" w:line="240" w:lineRule="auto"/>
      <w:rPr>
        <w:rStyle w:val="PageNumber"/>
        <w:sz w:val="20"/>
      </w:rPr>
    </w:pPr>
    <w:r w:rsidRPr="00071C03">
      <w:rPr>
        <w:rStyle w:val="PageNumber"/>
        <w:sz w:val="20"/>
      </w:rPr>
      <w:t xml:space="preserve">SOAH Docket No. </w:t>
    </w:r>
    <w:r w:rsidR="00071C03" w:rsidRPr="00071C03">
      <w:rPr>
        <w:sz w:val="20"/>
      </w:rPr>
      <w:t>473-15-</w:t>
    </w:r>
    <w:r w:rsidR="007C4E8C">
      <w:rPr>
        <w:sz w:val="20"/>
      </w:rPr>
      <w:t>4091</w:t>
    </w:r>
    <w:r w:rsidRPr="00D07FE4">
      <w:rPr>
        <w:sz w:val="20"/>
      </w:rPr>
      <w:tab/>
      <w:t>Preliminary Order</w:t>
    </w:r>
    <w:r w:rsidRPr="00D07FE4">
      <w:rPr>
        <w:sz w:val="20"/>
      </w:rPr>
      <w:tab/>
      <w:t xml:space="preserve">Page </w:t>
    </w:r>
    <w:r w:rsidRPr="00D07FE4">
      <w:rPr>
        <w:rStyle w:val="PageNumber"/>
        <w:sz w:val="20"/>
      </w:rPr>
      <w:fldChar w:fldCharType="begin"/>
    </w:r>
    <w:r w:rsidRPr="00D07FE4">
      <w:rPr>
        <w:rStyle w:val="PageNumber"/>
        <w:sz w:val="20"/>
      </w:rPr>
      <w:instrText xml:space="preserve"> PAGE </w:instrText>
    </w:r>
    <w:r w:rsidRPr="00D07FE4">
      <w:rPr>
        <w:rStyle w:val="PageNumber"/>
        <w:sz w:val="20"/>
      </w:rPr>
      <w:fldChar w:fldCharType="separate"/>
    </w:r>
    <w:r w:rsidR="00A1446A">
      <w:rPr>
        <w:rStyle w:val="PageNumber"/>
        <w:noProof/>
        <w:sz w:val="20"/>
      </w:rPr>
      <w:t>3</w:t>
    </w:r>
    <w:r w:rsidRPr="00D07FE4">
      <w:rPr>
        <w:rStyle w:val="PageNumber"/>
        <w:sz w:val="20"/>
      </w:rPr>
      <w:fldChar w:fldCharType="end"/>
    </w:r>
    <w:r w:rsidRPr="00D07FE4">
      <w:rPr>
        <w:rStyle w:val="PageNumber"/>
        <w:sz w:val="20"/>
      </w:rPr>
      <w:t xml:space="preserve"> of </w:t>
    </w:r>
    <w:r w:rsidRPr="00D07FE4">
      <w:rPr>
        <w:rStyle w:val="PageNumber"/>
        <w:sz w:val="20"/>
      </w:rPr>
      <w:fldChar w:fldCharType="begin"/>
    </w:r>
    <w:r w:rsidRPr="00D07FE4">
      <w:rPr>
        <w:rStyle w:val="PageNumber"/>
        <w:sz w:val="20"/>
      </w:rPr>
      <w:instrText xml:space="preserve"> NUMPAGES </w:instrText>
    </w:r>
    <w:r w:rsidRPr="00D07FE4">
      <w:rPr>
        <w:rStyle w:val="PageNumber"/>
        <w:sz w:val="20"/>
      </w:rPr>
      <w:fldChar w:fldCharType="separate"/>
    </w:r>
    <w:r w:rsidR="00A1446A">
      <w:rPr>
        <w:rStyle w:val="PageNumber"/>
        <w:noProof/>
        <w:sz w:val="20"/>
      </w:rPr>
      <w:t>9</w:t>
    </w:r>
    <w:r w:rsidRPr="00D07FE4">
      <w:rPr>
        <w:rStyle w:val="PageNumber"/>
        <w:sz w:val="20"/>
      </w:rPr>
      <w:fldChar w:fldCharType="end"/>
    </w:r>
  </w:p>
  <w:p w:rsidR="00D12EBC" w:rsidRPr="00071C03" w:rsidRDefault="00D12EBC">
    <w:pPr>
      <w:pStyle w:val="Header"/>
      <w:spacing w:before="0" w:line="240" w:lineRule="auto"/>
      <w:rPr>
        <w:rStyle w:val="PageNumber"/>
        <w:sz w:val="20"/>
      </w:rPr>
    </w:pPr>
    <w:r w:rsidRPr="00071C03">
      <w:rPr>
        <w:sz w:val="20"/>
      </w:rPr>
      <w:t xml:space="preserve">Docket No. </w:t>
    </w:r>
    <w:r w:rsidR="007C4E8C">
      <w:rPr>
        <w:sz w:val="20"/>
      </w:rPr>
      <w:t>44778</w:t>
    </w:r>
  </w:p>
  <w:p w:rsidR="00D12EBC" w:rsidRDefault="00D12EBC">
    <w:pPr>
      <w:pStyle w:val="Header"/>
      <w:spacing w:before="0" w:line="240" w:lineRule="auto"/>
      <w:rPr>
        <w:rStyle w:val="PageNumber"/>
      </w:rPr>
    </w:pPr>
  </w:p>
  <w:p w:rsidR="00D12EBC" w:rsidRDefault="00D12EBC">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73DB9"/>
    <w:multiLevelType w:val="hybridMultilevel"/>
    <w:tmpl w:val="7B3AC640"/>
    <w:lvl w:ilvl="0" w:tplc="6B4240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052F7C"/>
    <w:multiLevelType w:val="hybridMultilevel"/>
    <w:tmpl w:val="BACC9FB4"/>
    <w:lvl w:ilvl="0" w:tplc="B0F8BFD4">
      <w:start w:val="1"/>
      <w:numFmt w:val="upperLetter"/>
      <w:pStyle w:val="Itemsublist"/>
      <w:lvlText w:val="%1."/>
      <w:lvlJc w:val="left"/>
      <w:pPr>
        <w:ind w:left="792" w:hanging="360"/>
      </w:pPr>
      <w:rPr>
        <w:rFonts w:hint="default"/>
      </w:rPr>
    </w:lvl>
    <w:lvl w:ilvl="1" w:tplc="0409001B">
      <w:start w:val="1"/>
      <w:numFmt w:val="lowerRoman"/>
      <w:lvlText w:val="%2."/>
      <w:lvlJc w:val="righ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3">
    <w:nsid w:val="0E034DC6"/>
    <w:multiLevelType w:val="hybridMultilevel"/>
    <w:tmpl w:val="10DAD878"/>
    <w:lvl w:ilvl="0" w:tplc="77C2B4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C8B504A"/>
    <w:multiLevelType w:val="hybridMultilevel"/>
    <w:tmpl w:val="4BCEB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C5442D"/>
    <w:multiLevelType w:val="singleLevel"/>
    <w:tmpl w:val="59324114"/>
    <w:lvl w:ilvl="0">
      <w:start w:val="1"/>
      <w:numFmt w:val="decimal"/>
      <w:lvlText w:val="%1."/>
      <w:legacy w:legacy="1" w:legacySpace="0" w:legacyIndent="360"/>
      <w:lvlJc w:val="left"/>
      <w:pPr>
        <w:ind w:left="360" w:hanging="360"/>
      </w:pPr>
    </w:lvl>
  </w:abstractNum>
  <w:abstractNum w:abstractNumId="9">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1">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nsid w:val="5C9B73C2"/>
    <w:multiLevelType w:val="hybridMultilevel"/>
    <w:tmpl w:val="3C585468"/>
    <w:lvl w:ilvl="0" w:tplc="9DB6CCA0">
      <w:start w:val="1"/>
      <w:numFmt w:val="lowerRoman"/>
      <w:pStyle w:val="Itemsub2list"/>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4">
    <w:nsid w:val="7C5343FE"/>
    <w:multiLevelType w:val="hybridMultilevel"/>
    <w:tmpl w:val="1614411A"/>
    <w:lvl w:ilvl="0" w:tplc="08980FA8">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10"/>
  </w:num>
  <w:num w:numId="4">
    <w:abstractNumId w:val="9"/>
  </w:num>
  <w:num w:numId="5">
    <w:abstractNumId w:val="11"/>
  </w:num>
  <w:num w:numId="6">
    <w:abstractNumId w:val="4"/>
  </w:num>
  <w:num w:numId="7">
    <w:abstractNumId w:val="5"/>
  </w:num>
  <w:num w:numId="8">
    <w:abstractNumId w:val="6"/>
  </w:num>
  <w:num w:numId="9">
    <w:abstractNumId w:val="13"/>
  </w:num>
  <w:num w:numId="10">
    <w:abstractNumId w:val="7"/>
  </w:num>
  <w:num w:numId="11">
    <w:abstractNumId w:val="0"/>
  </w:num>
  <w:num w:numId="12">
    <w:abstractNumId w:val="3"/>
  </w:num>
  <w:num w:numId="13">
    <w:abstractNumId w:val="14"/>
  </w:num>
  <w:num w:numId="14">
    <w:abstractNumId w:val="12"/>
  </w:num>
  <w:num w:numId="15">
    <w:abstractNumId w:val="12"/>
    <w:lvlOverride w:ilvl="0">
      <w:startOverride w:val="1"/>
    </w:lvlOverride>
  </w:num>
  <w:num w:numId="16">
    <w:abstractNumId w:val="1"/>
  </w:num>
  <w:num w:numId="17">
    <w:abstractNumId w:val="1"/>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1"/>
    <w:lvlOverride w:ilvl="0">
      <w:startOverride w:val="1"/>
    </w:lvlOverride>
  </w:num>
  <w:num w:numId="24">
    <w:abstractNumId w:val="1"/>
    <w:lvlOverride w:ilvl="0">
      <w:startOverride w:val="1"/>
    </w:lvlOverride>
  </w:num>
  <w:num w:numId="25">
    <w:abstractNumId w:val="1"/>
    <w:lvlOverride w:ilvl="0">
      <w:startOverride w:val="1"/>
    </w:lvlOverride>
  </w:num>
  <w:num w:numId="26">
    <w:abstractNumId w:val="1"/>
  </w:num>
  <w:num w:numId="27">
    <w:abstractNumId w:val="1"/>
  </w:num>
  <w:num w:numId="28">
    <w:abstractNumId w:val="1"/>
  </w:num>
  <w:num w:numId="29">
    <w:abstractNumId w:val="1"/>
  </w:num>
  <w:num w:numId="30">
    <w:abstractNumId w:val="12"/>
    <w:lvlOverride w:ilvl="0">
      <w:startOverride w:val="1"/>
    </w:lvlOverride>
  </w:num>
  <w:num w:numId="31">
    <w:abstractNumId w:val="1"/>
    <w:lvlOverride w:ilvl="0">
      <w:startOverride w:val="1"/>
    </w:lvlOverride>
  </w:num>
  <w:num w:numId="3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8A2"/>
    <w:rsid w:val="0000092F"/>
    <w:rsid w:val="00002703"/>
    <w:rsid w:val="00007215"/>
    <w:rsid w:val="00021384"/>
    <w:rsid w:val="00022C74"/>
    <w:rsid w:val="00023B46"/>
    <w:rsid w:val="00027401"/>
    <w:rsid w:val="00035EEE"/>
    <w:rsid w:val="00057716"/>
    <w:rsid w:val="00061411"/>
    <w:rsid w:val="00071C03"/>
    <w:rsid w:val="00071DC8"/>
    <w:rsid w:val="00072267"/>
    <w:rsid w:val="00073F23"/>
    <w:rsid w:val="00083175"/>
    <w:rsid w:val="00083285"/>
    <w:rsid w:val="000B3AF7"/>
    <w:rsid w:val="000D22E5"/>
    <w:rsid w:val="000D447C"/>
    <w:rsid w:val="000E158A"/>
    <w:rsid w:val="000E340D"/>
    <w:rsid w:val="000E4848"/>
    <w:rsid w:val="000E4B5F"/>
    <w:rsid w:val="00101749"/>
    <w:rsid w:val="00110507"/>
    <w:rsid w:val="001251D3"/>
    <w:rsid w:val="0012543C"/>
    <w:rsid w:val="0012662E"/>
    <w:rsid w:val="00140174"/>
    <w:rsid w:val="001617FB"/>
    <w:rsid w:val="00163B95"/>
    <w:rsid w:val="001644E2"/>
    <w:rsid w:val="00172D8F"/>
    <w:rsid w:val="00175D0E"/>
    <w:rsid w:val="001911BB"/>
    <w:rsid w:val="001A14A3"/>
    <w:rsid w:val="001B1D26"/>
    <w:rsid w:val="001C225E"/>
    <w:rsid w:val="001C5EA0"/>
    <w:rsid w:val="001E283B"/>
    <w:rsid w:val="001F5429"/>
    <w:rsid w:val="002013F1"/>
    <w:rsid w:val="002051EC"/>
    <w:rsid w:val="002055F1"/>
    <w:rsid w:val="00206E6D"/>
    <w:rsid w:val="002133F3"/>
    <w:rsid w:val="002139A8"/>
    <w:rsid w:val="00224B97"/>
    <w:rsid w:val="00230C1B"/>
    <w:rsid w:val="00240108"/>
    <w:rsid w:val="002508C1"/>
    <w:rsid w:val="002560B9"/>
    <w:rsid w:val="0027422A"/>
    <w:rsid w:val="00275B22"/>
    <w:rsid w:val="00284563"/>
    <w:rsid w:val="00285DB9"/>
    <w:rsid w:val="00285F87"/>
    <w:rsid w:val="002A0E3C"/>
    <w:rsid w:val="002A181B"/>
    <w:rsid w:val="002B0DD0"/>
    <w:rsid w:val="00316CFF"/>
    <w:rsid w:val="003243A0"/>
    <w:rsid w:val="003505F7"/>
    <w:rsid w:val="00350617"/>
    <w:rsid w:val="00356DBD"/>
    <w:rsid w:val="003572F8"/>
    <w:rsid w:val="00364BA2"/>
    <w:rsid w:val="00364C03"/>
    <w:rsid w:val="00377E4F"/>
    <w:rsid w:val="00385008"/>
    <w:rsid w:val="00387D6D"/>
    <w:rsid w:val="00393158"/>
    <w:rsid w:val="00393403"/>
    <w:rsid w:val="00393549"/>
    <w:rsid w:val="003A255D"/>
    <w:rsid w:val="003A4CD4"/>
    <w:rsid w:val="003C35B5"/>
    <w:rsid w:val="003C4315"/>
    <w:rsid w:val="003D1D8E"/>
    <w:rsid w:val="003E2868"/>
    <w:rsid w:val="004141B3"/>
    <w:rsid w:val="004167E9"/>
    <w:rsid w:val="00421707"/>
    <w:rsid w:val="00431081"/>
    <w:rsid w:val="00433B1B"/>
    <w:rsid w:val="00441608"/>
    <w:rsid w:val="00446535"/>
    <w:rsid w:val="004529CE"/>
    <w:rsid w:val="0045627A"/>
    <w:rsid w:val="004579BB"/>
    <w:rsid w:val="00470D10"/>
    <w:rsid w:val="0047134B"/>
    <w:rsid w:val="004828C1"/>
    <w:rsid w:val="004926AB"/>
    <w:rsid w:val="00493B07"/>
    <w:rsid w:val="004A7F40"/>
    <w:rsid w:val="004B30B3"/>
    <w:rsid w:val="004B4A85"/>
    <w:rsid w:val="004B7D2C"/>
    <w:rsid w:val="004D10A7"/>
    <w:rsid w:val="004D19FB"/>
    <w:rsid w:val="004E5B3F"/>
    <w:rsid w:val="004F6FD6"/>
    <w:rsid w:val="004F774F"/>
    <w:rsid w:val="00522A0D"/>
    <w:rsid w:val="0056232E"/>
    <w:rsid w:val="00571393"/>
    <w:rsid w:val="005820C2"/>
    <w:rsid w:val="00587118"/>
    <w:rsid w:val="0059240A"/>
    <w:rsid w:val="005A33FF"/>
    <w:rsid w:val="005A6110"/>
    <w:rsid w:val="005A6DD5"/>
    <w:rsid w:val="005B0EA7"/>
    <w:rsid w:val="005B5B97"/>
    <w:rsid w:val="005B6BC8"/>
    <w:rsid w:val="005C22F8"/>
    <w:rsid w:val="005D191C"/>
    <w:rsid w:val="005D3546"/>
    <w:rsid w:val="005D3B3B"/>
    <w:rsid w:val="005F55E5"/>
    <w:rsid w:val="006152D3"/>
    <w:rsid w:val="00621784"/>
    <w:rsid w:val="006233F1"/>
    <w:rsid w:val="00626F47"/>
    <w:rsid w:val="006312D3"/>
    <w:rsid w:val="00640E4C"/>
    <w:rsid w:val="00653486"/>
    <w:rsid w:val="00676438"/>
    <w:rsid w:val="00676EA7"/>
    <w:rsid w:val="00683707"/>
    <w:rsid w:val="00687527"/>
    <w:rsid w:val="0069668B"/>
    <w:rsid w:val="006A4C26"/>
    <w:rsid w:val="006B22A4"/>
    <w:rsid w:val="006B3B1E"/>
    <w:rsid w:val="006D5327"/>
    <w:rsid w:val="006D74F8"/>
    <w:rsid w:val="006E4342"/>
    <w:rsid w:val="006E608E"/>
    <w:rsid w:val="006F000D"/>
    <w:rsid w:val="006F1B89"/>
    <w:rsid w:val="007061E1"/>
    <w:rsid w:val="00707988"/>
    <w:rsid w:val="007364FC"/>
    <w:rsid w:val="00736E55"/>
    <w:rsid w:val="0074722F"/>
    <w:rsid w:val="00747662"/>
    <w:rsid w:val="00773E1A"/>
    <w:rsid w:val="007771C6"/>
    <w:rsid w:val="007A5644"/>
    <w:rsid w:val="007B04CB"/>
    <w:rsid w:val="007C04B0"/>
    <w:rsid w:val="007C4E8C"/>
    <w:rsid w:val="007D0434"/>
    <w:rsid w:val="007D2539"/>
    <w:rsid w:val="007E4D4F"/>
    <w:rsid w:val="007F3C40"/>
    <w:rsid w:val="00815C91"/>
    <w:rsid w:val="0082457A"/>
    <w:rsid w:val="00825733"/>
    <w:rsid w:val="008342FA"/>
    <w:rsid w:val="00851421"/>
    <w:rsid w:val="008562DD"/>
    <w:rsid w:val="008609B0"/>
    <w:rsid w:val="008834B0"/>
    <w:rsid w:val="00894DEE"/>
    <w:rsid w:val="008A6F72"/>
    <w:rsid w:val="008B51E9"/>
    <w:rsid w:val="008C3747"/>
    <w:rsid w:val="008C7F0C"/>
    <w:rsid w:val="008D1079"/>
    <w:rsid w:val="008D58BA"/>
    <w:rsid w:val="008E0C0A"/>
    <w:rsid w:val="008E1438"/>
    <w:rsid w:val="008F1A1B"/>
    <w:rsid w:val="009018C8"/>
    <w:rsid w:val="00902C85"/>
    <w:rsid w:val="009030FB"/>
    <w:rsid w:val="00903942"/>
    <w:rsid w:val="00906470"/>
    <w:rsid w:val="00910237"/>
    <w:rsid w:val="00917E2A"/>
    <w:rsid w:val="009250C6"/>
    <w:rsid w:val="009264E7"/>
    <w:rsid w:val="00943486"/>
    <w:rsid w:val="009474A3"/>
    <w:rsid w:val="00975BF4"/>
    <w:rsid w:val="0098043D"/>
    <w:rsid w:val="009825CD"/>
    <w:rsid w:val="00983819"/>
    <w:rsid w:val="0098529F"/>
    <w:rsid w:val="00991459"/>
    <w:rsid w:val="00993E37"/>
    <w:rsid w:val="009941EF"/>
    <w:rsid w:val="00995701"/>
    <w:rsid w:val="00995AE2"/>
    <w:rsid w:val="009A30FE"/>
    <w:rsid w:val="009A5F00"/>
    <w:rsid w:val="009D31F6"/>
    <w:rsid w:val="009D68A0"/>
    <w:rsid w:val="009E4B9F"/>
    <w:rsid w:val="009E5399"/>
    <w:rsid w:val="009F1850"/>
    <w:rsid w:val="00A04D8F"/>
    <w:rsid w:val="00A060FE"/>
    <w:rsid w:val="00A13C57"/>
    <w:rsid w:val="00A1446A"/>
    <w:rsid w:val="00A148A0"/>
    <w:rsid w:val="00A166CE"/>
    <w:rsid w:val="00A21245"/>
    <w:rsid w:val="00A253AB"/>
    <w:rsid w:val="00A57333"/>
    <w:rsid w:val="00A61049"/>
    <w:rsid w:val="00A867A9"/>
    <w:rsid w:val="00AA36AA"/>
    <w:rsid w:val="00AA7D7B"/>
    <w:rsid w:val="00AC2D6E"/>
    <w:rsid w:val="00AD0759"/>
    <w:rsid w:val="00AD07AB"/>
    <w:rsid w:val="00AD28FA"/>
    <w:rsid w:val="00AD3403"/>
    <w:rsid w:val="00AD4FF8"/>
    <w:rsid w:val="00AE0C23"/>
    <w:rsid w:val="00AE79D8"/>
    <w:rsid w:val="00AF108A"/>
    <w:rsid w:val="00B02D54"/>
    <w:rsid w:val="00B10142"/>
    <w:rsid w:val="00B15C05"/>
    <w:rsid w:val="00B50B80"/>
    <w:rsid w:val="00B603F7"/>
    <w:rsid w:val="00B61A7E"/>
    <w:rsid w:val="00B64185"/>
    <w:rsid w:val="00B71EC2"/>
    <w:rsid w:val="00B85EC9"/>
    <w:rsid w:val="00B87D37"/>
    <w:rsid w:val="00B91B9A"/>
    <w:rsid w:val="00BA289E"/>
    <w:rsid w:val="00BA289F"/>
    <w:rsid w:val="00BA45C6"/>
    <w:rsid w:val="00BA4EBF"/>
    <w:rsid w:val="00BA7361"/>
    <w:rsid w:val="00BE4A93"/>
    <w:rsid w:val="00BF5414"/>
    <w:rsid w:val="00C2483A"/>
    <w:rsid w:val="00C331A7"/>
    <w:rsid w:val="00C332F9"/>
    <w:rsid w:val="00C35689"/>
    <w:rsid w:val="00C4079E"/>
    <w:rsid w:val="00C554C6"/>
    <w:rsid w:val="00C6687A"/>
    <w:rsid w:val="00C73D51"/>
    <w:rsid w:val="00C81E75"/>
    <w:rsid w:val="00CA6639"/>
    <w:rsid w:val="00CB238F"/>
    <w:rsid w:val="00CC2B7F"/>
    <w:rsid w:val="00CD5BB9"/>
    <w:rsid w:val="00CE470D"/>
    <w:rsid w:val="00CE59C1"/>
    <w:rsid w:val="00CF1355"/>
    <w:rsid w:val="00CF16DC"/>
    <w:rsid w:val="00CF28D0"/>
    <w:rsid w:val="00D07FE4"/>
    <w:rsid w:val="00D10A2B"/>
    <w:rsid w:val="00D12EBC"/>
    <w:rsid w:val="00D37FE9"/>
    <w:rsid w:val="00D413BF"/>
    <w:rsid w:val="00D46D70"/>
    <w:rsid w:val="00D5461F"/>
    <w:rsid w:val="00D60063"/>
    <w:rsid w:val="00D71D82"/>
    <w:rsid w:val="00D87E0B"/>
    <w:rsid w:val="00D97E74"/>
    <w:rsid w:val="00DC15D8"/>
    <w:rsid w:val="00DC5029"/>
    <w:rsid w:val="00DF5AFC"/>
    <w:rsid w:val="00E015E5"/>
    <w:rsid w:val="00E04ED0"/>
    <w:rsid w:val="00E128AF"/>
    <w:rsid w:val="00E17262"/>
    <w:rsid w:val="00E21169"/>
    <w:rsid w:val="00E23686"/>
    <w:rsid w:val="00E26900"/>
    <w:rsid w:val="00E34260"/>
    <w:rsid w:val="00E41D54"/>
    <w:rsid w:val="00E51A8A"/>
    <w:rsid w:val="00E85455"/>
    <w:rsid w:val="00E9525C"/>
    <w:rsid w:val="00EA45EB"/>
    <w:rsid w:val="00EA50AC"/>
    <w:rsid w:val="00EA61A3"/>
    <w:rsid w:val="00EC5794"/>
    <w:rsid w:val="00ED47C3"/>
    <w:rsid w:val="00EE08A2"/>
    <w:rsid w:val="00EE32A0"/>
    <w:rsid w:val="00EF1BF2"/>
    <w:rsid w:val="00F02E50"/>
    <w:rsid w:val="00F154C8"/>
    <w:rsid w:val="00F252C3"/>
    <w:rsid w:val="00F27F33"/>
    <w:rsid w:val="00F35CEE"/>
    <w:rsid w:val="00F47999"/>
    <w:rsid w:val="00F624B3"/>
    <w:rsid w:val="00F977DC"/>
    <w:rsid w:val="00FA0E1E"/>
    <w:rsid w:val="00FC0419"/>
    <w:rsid w:val="00FC5B9B"/>
    <w:rsid w:val="00FE2061"/>
    <w:rsid w:val="00FE77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53AB"/>
    <w:pPr>
      <w:spacing w:before="240" w:line="360" w:lineRule="auto"/>
      <w:jc w:val="both"/>
    </w:pPr>
    <w:rPr>
      <w:sz w:val="24"/>
    </w:rPr>
  </w:style>
  <w:style w:type="paragraph" w:styleId="Heading1">
    <w:name w:val="heading 1"/>
    <w:basedOn w:val="Normal"/>
    <w:next w:val="Normal"/>
    <w:qFormat/>
    <w:rsid w:val="00EA50AC"/>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rsid w:val="00EA50AC"/>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rsid w:val="00EA50AC"/>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sid w:val="00EA50AC"/>
    <w:rPr>
      <w:rFonts w:ascii="Letter Gothic" w:hAnsi="Letter Gothic"/>
      <w:caps/>
      <w:sz w:val="20"/>
    </w:rPr>
  </w:style>
  <w:style w:type="character" w:customStyle="1" w:styleId="BIG10PITCHCOURIERPRINT">
    <w:name w:val="BIG (10 PITCH COURIER) PRINT"/>
    <w:rsid w:val="00EA50AC"/>
  </w:style>
  <w:style w:type="character" w:customStyle="1" w:styleId="BOLDCHARACTERS">
    <w:name w:val="BOLD CHARACTERS"/>
    <w:rsid w:val="00EA50AC"/>
    <w:rPr>
      <w:rFonts w:ascii="Letter Gothic" w:hAnsi="Letter Gothic"/>
      <w:b/>
      <w:sz w:val="20"/>
    </w:rPr>
  </w:style>
  <w:style w:type="character" w:customStyle="1" w:styleId="BOLDITALICCHARACTERS">
    <w:name w:val="BOLD ITALIC CHARACTERS"/>
    <w:rsid w:val="00EA50AC"/>
    <w:rPr>
      <w:rFonts w:ascii="Letter Gothic" w:hAnsi="Letter Gothic"/>
      <w:b/>
      <w:i/>
      <w:sz w:val="20"/>
    </w:rPr>
  </w:style>
  <w:style w:type="character" w:customStyle="1" w:styleId="BOLDUNDERLINEDCHARACTERS">
    <w:name w:val="BOLD UNDERLINED CHARACTERS"/>
    <w:rsid w:val="00EA50AC"/>
    <w:rPr>
      <w:rFonts w:ascii="Letter Gothic" w:hAnsi="Letter Gothic"/>
      <w:b/>
      <w:sz w:val="20"/>
      <w:u w:val="single"/>
    </w:rPr>
  </w:style>
  <w:style w:type="paragraph" w:customStyle="1" w:styleId="CAPTION-BOLD">
    <w:name w:val="CAPTION - BOLD"/>
    <w:aliases w:val="SS"/>
    <w:rsid w:val="00EA50AC"/>
    <w:pPr>
      <w:tabs>
        <w:tab w:val="left" w:pos="4680"/>
        <w:tab w:val="left" w:pos="5760"/>
        <w:tab w:val="left" w:pos="6912"/>
      </w:tabs>
      <w:spacing w:line="240" w:lineRule="exact"/>
    </w:pPr>
    <w:rPr>
      <w:rFonts w:ascii="Letter Gothic" w:hAnsi="Letter Gothic"/>
      <w:b/>
    </w:rPr>
  </w:style>
  <w:style w:type="paragraph" w:customStyle="1" w:styleId="CENTER">
    <w:name w:val="CENTER"/>
    <w:rsid w:val="00EA50AC"/>
    <w:pPr>
      <w:spacing w:before="240" w:line="240" w:lineRule="exact"/>
      <w:ind w:left="3096" w:right="3096"/>
    </w:pPr>
    <w:rPr>
      <w:rFonts w:ascii="Letter Gothic" w:hAnsi="Letter Gothic"/>
    </w:rPr>
  </w:style>
  <w:style w:type="character" w:customStyle="1" w:styleId="Character3">
    <w:name w:val="Character 3"/>
    <w:rsid w:val="00EA50AC"/>
    <w:rPr>
      <w:rFonts w:ascii="Letter Gothic" w:hAnsi="Letter Gothic"/>
      <w:sz w:val="20"/>
    </w:rPr>
  </w:style>
  <w:style w:type="character" w:customStyle="1" w:styleId="Character5">
    <w:name w:val="Character 5"/>
    <w:rsid w:val="00EA50AC"/>
    <w:rPr>
      <w:rFonts w:ascii="Letter Gothic" w:hAnsi="Letter Gothic"/>
      <w:sz w:val="20"/>
    </w:rPr>
  </w:style>
  <w:style w:type="paragraph" w:customStyle="1" w:styleId="CLOSINGIndenttomiddle">
    <w:name w:val="CLOSING (Indent to middle)"/>
    <w:rsid w:val="00EA50AC"/>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rsid w:val="00EA50AC"/>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basedOn w:val="DefaultParagraphFont"/>
    <w:uiPriority w:val="99"/>
    <w:semiHidden/>
    <w:rsid w:val="00EA50AC"/>
    <w:rPr>
      <w:position w:val="6"/>
      <w:sz w:val="17"/>
    </w:rPr>
  </w:style>
  <w:style w:type="paragraph" w:styleId="FootnoteText">
    <w:name w:val="footnote text"/>
    <w:basedOn w:val="Normal"/>
    <w:link w:val="FootnoteTextChar"/>
    <w:uiPriority w:val="99"/>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link w:val="HeaderChar"/>
    <w:uiPriority w:val="99"/>
    <w:rsid w:val="00EA50AC"/>
    <w:pPr>
      <w:keepLines/>
      <w:tabs>
        <w:tab w:val="center" w:pos="4680"/>
        <w:tab w:val="right" w:pos="9360"/>
      </w:tabs>
      <w:spacing w:line="240" w:lineRule="exact"/>
    </w:pPr>
    <w:rPr>
      <w:b/>
    </w:rPr>
  </w:style>
  <w:style w:type="paragraph" w:customStyle="1" w:styleId="HI">
    <w:name w:val="HI"/>
    <w:rsid w:val="00EA50AC"/>
    <w:pPr>
      <w:tabs>
        <w:tab w:val="left" w:pos="1440"/>
      </w:tabs>
      <w:spacing w:line="360" w:lineRule="exact"/>
      <w:ind w:left="1440" w:hanging="720"/>
      <w:jc w:val="both"/>
    </w:pPr>
    <w:rPr>
      <w:rFonts w:ascii="Letter Gothic" w:hAnsi="Letter Gothic"/>
    </w:rPr>
  </w:style>
  <w:style w:type="character" w:customStyle="1" w:styleId="ITALICCHARACTERS">
    <w:name w:val="ITALIC CHARACTERS"/>
    <w:rsid w:val="00EA50AC"/>
    <w:rPr>
      <w:rFonts w:ascii="Letter Gothic" w:hAnsi="Letter Gothic"/>
      <w:i/>
      <w:sz w:val="20"/>
    </w:rPr>
  </w:style>
  <w:style w:type="paragraph" w:customStyle="1" w:styleId="LEFT">
    <w:name w:val="LEFT"/>
    <w:rsid w:val="00EA50AC"/>
    <w:pPr>
      <w:spacing w:before="240" w:line="240" w:lineRule="exact"/>
      <w:ind w:right="4320"/>
    </w:pPr>
    <w:rPr>
      <w:rFonts w:ascii="Letter Gothic" w:hAnsi="Letter Gothic"/>
    </w:rPr>
  </w:style>
  <w:style w:type="character" w:customStyle="1" w:styleId="LineDraw">
    <w:name w:val="Line Draw"/>
    <w:rsid w:val="00EA50AC"/>
  </w:style>
  <w:style w:type="paragraph" w:customStyle="1" w:styleId="Paragraph11">
    <w:name w:val="Paragraph 11"/>
    <w:rsid w:val="00EA50AC"/>
    <w:pPr>
      <w:spacing w:before="240" w:line="240" w:lineRule="exact"/>
      <w:ind w:left="6192"/>
    </w:pPr>
    <w:rPr>
      <w:rFonts w:ascii="Letter Gothic" w:hAnsi="Letter Gothic"/>
    </w:rPr>
  </w:style>
  <w:style w:type="paragraph" w:customStyle="1" w:styleId="Paragraph8">
    <w:name w:val="Paragraph 8"/>
    <w:rsid w:val="00EA50AC"/>
    <w:pPr>
      <w:spacing w:before="240" w:line="240" w:lineRule="exact"/>
      <w:ind w:right="6192"/>
    </w:pPr>
    <w:rPr>
      <w:rFonts w:ascii="Letter Gothic" w:hAnsi="Letter Gothic"/>
    </w:rPr>
  </w:style>
  <w:style w:type="paragraph" w:customStyle="1" w:styleId="QUOTES">
    <w:name w:val="QUOTES"/>
    <w:rsid w:val="00EA50AC"/>
    <w:pPr>
      <w:spacing w:before="360" w:line="240" w:lineRule="exact"/>
      <w:ind w:left="720" w:right="720"/>
      <w:jc w:val="both"/>
    </w:pPr>
    <w:rPr>
      <w:rFonts w:ascii="Letter Gothic" w:hAnsi="Letter Gothic"/>
    </w:rPr>
  </w:style>
  <w:style w:type="paragraph" w:customStyle="1" w:styleId="RIGHT">
    <w:name w:val="RIGHT"/>
    <w:rsid w:val="00EA50AC"/>
    <w:pPr>
      <w:spacing w:before="240" w:line="240" w:lineRule="exact"/>
      <w:ind w:left="5040"/>
    </w:pPr>
    <w:rPr>
      <w:rFonts w:ascii="Letter Gothic" w:hAnsi="Letter Gothic"/>
    </w:rPr>
  </w:style>
  <w:style w:type="paragraph" w:customStyle="1" w:styleId="SINGLESPACE">
    <w:name w:val="SINGLE SPACE"/>
    <w:aliases w:val="LEFT JUSTIFIED"/>
    <w:rsid w:val="00EA50AC"/>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rsid w:val="00EA50AC"/>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sid w:val="00EA50AC"/>
    <w:rPr>
      <w:rFonts w:ascii="Elite" w:hAnsi="Elite"/>
      <w:sz w:val="17"/>
    </w:rPr>
  </w:style>
  <w:style w:type="character" w:customStyle="1" w:styleId="UNDERLINEDCHARACTERS">
    <w:name w:val="UNDERLINED CHARACTERS"/>
    <w:rsid w:val="00EA50AC"/>
    <w:rPr>
      <w:rFonts w:ascii="Letter Gothic" w:hAnsi="Letter Gothic"/>
      <w:sz w:val="20"/>
      <w:u w:val="single"/>
    </w:rPr>
  </w:style>
  <w:style w:type="paragraph" w:customStyle="1" w:styleId="a">
    <w:name w:val="§"/>
    <w:rsid w:val="00EA50AC"/>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rsid w:val="00EA50AC"/>
    <w:pPr>
      <w:outlineLvl w:val="9"/>
    </w:pPr>
    <w:rPr>
      <w:caps w:val="0"/>
    </w:rPr>
  </w:style>
  <w:style w:type="paragraph" w:styleId="Footer">
    <w:name w:val="footer"/>
    <w:basedOn w:val="Normal"/>
    <w:rsid w:val="00EA50AC"/>
    <w:pPr>
      <w:tabs>
        <w:tab w:val="center" w:pos="4320"/>
        <w:tab w:val="right" w:pos="8640"/>
      </w:tabs>
      <w:spacing w:before="0"/>
      <w:ind w:left="360" w:hanging="360"/>
    </w:pPr>
  </w:style>
  <w:style w:type="character" w:styleId="PageNumber">
    <w:name w:val="page number"/>
    <w:basedOn w:val="DefaultParagraphFont"/>
    <w:rsid w:val="00EA50AC"/>
  </w:style>
  <w:style w:type="paragraph" w:customStyle="1" w:styleId="ItemList">
    <w:name w:val="Item List"/>
    <w:basedOn w:val="Normal"/>
    <w:rsid w:val="00EA50AC"/>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3E286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2868"/>
    <w:rPr>
      <w:rFonts w:ascii="Tahoma" w:hAnsi="Tahoma" w:cs="Tahoma"/>
      <w:sz w:val="16"/>
      <w:szCs w:val="16"/>
    </w:rPr>
  </w:style>
  <w:style w:type="paragraph" w:styleId="ListParagraph">
    <w:name w:val="List Paragraph"/>
    <w:basedOn w:val="Normal"/>
    <w:uiPriority w:val="34"/>
    <w:qFormat/>
    <w:rsid w:val="00A253AB"/>
    <w:pPr>
      <w:ind w:left="720"/>
      <w:contextualSpacing/>
    </w:pPr>
  </w:style>
  <w:style w:type="character" w:customStyle="1" w:styleId="FootnoteTextChar">
    <w:name w:val="Footnote Text Char"/>
    <w:basedOn w:val="DefaultParagraphFont"/>
    <w:link w:val="FootnoteText"/>
    <w:uiPriority w:val="99"/>
    <w:semiHidden/>
    <w:rsid w:val="00A148A0"/>
  </w:style>
  <w:style w:type="paragraph" w:customStyle="1" w:styleId="Itemsublist">
    <w:name w:val="Item sub list"/>
    <w:basedOn w:val="Normal"/>
    <w:qFormat/>
    <w:rsid w:val="00A148A0"/>
    <w:pPr>
      <w:numPr>
        <w:numId w:val="17"/>
      </w:numPr>
      <w:spacing w:before="0" w:after="120"/>
    </w:pPr>
  </w:style>
  <w:style w:type="paragraph" w:customStyle="1" w:styleId="Itemsub2list">
    <w:name w:val="Item sub2 list"/>
    <w:basedOn w:val="Itemsublist"/>
    <w:qFormat/>
    <w:rsid w:val="00A148A0"/>
    <w:pPr>
      <w:numPr>
        <w:numId w:val="14"/>
      </w:numPr>
    </w:pPr>
  </w:style>
  <w:style w:type="character" w:styleId="CommentReference">
    <w:name w:val="annotation reference"/>
    <w:basedOn w:val="DefaultParagraphFont"/>
    <w:rsid w:val="00B85EC9"/>
    <w:rPr>
      <w:sz w:val="16"/>
      <w:szCs w:val="16"/>
    </w:rPr>
  </w:style>
  <w:style w:type="paragraph" w:styleId="CommentText">
    <w:name w:val="annotation text"/>
    <w:basedOn w:val="Normal"/>
    <w:link w:val="CommentTextChar"/>
    <w:rsid w:val="00B85EC9"/>
    <w:pPr>
      <w:spacing w:line="240" w:lineRule="auto"/>
    </w:pPr>
    <w:rPr>
      <w:sz w:val="20"/>
    </w:rPr>
  </w:style>
  <w:style w:type="character" w:customStyle="1" w:styleId="CommentTextChar">
    <w:name w:val="Comment Text Char"/>
    <w:basedOn w:val="DefaultParagraphFont"/>
    <w:link w:val="CommentText"/>
    <w:rsid w:val="00B85EC9"/>
  </w:style>
  <w:style w:type="paragraph" w:styleId="CommentSubject">
    <w:name w:val="annotation subject"/>
    <w:basedOn w:val="CommentText"/>
    <w:next w:val="CommentText"/>
    <w:link w:val="CommentSubjectChar"/>
    <w:rsid w:val="00B85EC9"/>
    <w:rPr>
      <w:b/>
      <w:bCs/>
    </w:rPr>
  </w:style>
  <w:style w:type="character" w:customStyle="1" w:styleId="CommentSubjectChar">
    <w:name w:val="Comment Subject Char"/>
    <w:basedOn w:val="CommentTextChar"/>
    <w:link w:val="CommentSubject"/>
    <w:rsid w:val="00B85EC9"/>
    <w:rPr>
      <w:b/>
      <w:bCs/>
    </w:rPr>
  </w:style>
  <w:style w:type="character" w:customStyle="1" w:styleId="HeaderChar">
    <w:name w:val="Header Char"/>
    <w:basedOn w:val="DefaultParagraphFont"/>
    <w:link w:val="Header"/>
    <w:uiPriority w:val="99"/>
    <w:rsid w:val="00D12EBC"/>
    <w:rPr>
      <w:b/>
      <w:sz w:val="24"/>
    </w:rPr>
  </w:style>
  <w:style w:type="paragraph" w:styleId="NormalWeb">
    <w:name w:val="Normal (Web)"/>
    <w:basedOn w:val="Normal"/>
    <w:uiPriority w:val="99"/>
    <w:unhideWhenUsed/>
    <w:rsid w:val="00140174"/>
    <w:pPr>
      <w:spacing w:before="100" w:beforeAutospacing="1" w:after="100" w:afterAutospacing="1" w:line="240" w:lineRule="auto"/>
      <w:jc w:val="left"/>
    </w:pPr>
    <w:rPr>
      <w:rFonts w:ascii="Times" w:hAnsi="Times"/>
      <w:sz w:val="20"/>
    </w:rPr>
  </w:style>
  <w:style w:type="paragraph" w:styleId="Revision">
    <w:name w:val="Revision"/>
    <w:hidden/>
    <w:uiPriority w:val="99"/>
    <w:semiHidden/>
    <w:rsid w:val="00BA289F"/>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53AB"/>
    <w:pPr>
      <w:spacing w:before="240" w:line="360" w:lineRule="auto"/>
      <w:jc w:val="both"/>
    </w:pPr>
    <w:rPr>
      <w:sz w:val="24"/>
    </w:rPr>
  </w:style>
  <w:style w:type="paragraph" w:styleId="Heading1">
    <w:name w:val="heading 1"/>
    <w:basedOn w:val="Normal"/>
    <w:next w:val="Normal"/>
    <w:qFormat/>
    <w:rsid w:val="00EA50AC"/>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rsid w:val="00EA50AC"/>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rsid w:val="00EA50AC"/>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sid w:val="00EA50AC"/>
    <w:rPr>
      <w:rFonts w:ascii="Letter Gothic" w:hAnsi="Letter Gothic"/>
      <w:caps/>
      <w:sz w:val="20"/>
    </w:rPr>
  </w:style>
  <w:style w:type="character" w:customStyle="1" w:styleId="BIG10PITCHCOURIERPRINT">
    <w:name w:val="BIG (10 PITCH COURIER) PRINT"/>
    <w:rsid w:val="00EA50AC"/>
  </w:style>
  <w:style w:type="character" w:customStyle="1" w:styleId="BOLDCHARACTERS">
    <w:name w:val="BOLD CHARACTERS"/>
    <w:rsid w:val="00EA50AC"/>
    <w:rPr>
      <w:rFonts w:ascii="Letter Gothic" w:hAnsi="Letter Gothic"/>
      <w:b/>
      <w:sz w:val="20"/>
    </w:rPr>
  </w:style>
  <w:style w:type="character" w:customStyle="1" w:styleId="BOLDITALICCHARACTERS">
    <w:name w:val="BOLD ITALIC CHARACTERS"/>
    <w:rsid w:val="00EA50AC"/>
    <w:rPr>
      <w:rFonts w:ascii="Letter Gothic" w:hAnsi="Letter Gothic"/>
      <w:b/>
      <w:i/>
      <w:sz w:val="20"/>
    </w:rPr>
  </w:style>
  <w:style w:type="character" w:customStyle="1" w:styleId="BOLDUNDERLINEDCHARACTERS">
    <w:name w:val="BOLD UNDERLINED CHARACTERS"/>
    <w:rsid w:val="00EA50AC"/>
    <w:rPr>
      <w:rFonts w:ascii="Letter Gothic" w:hAnsi="Letter Gothic"/>
      <w:b/>
      <w:sz w:val="20"/>
      <w:u w:val="single"/>
    </w:rPr>
  </w:style>
  <w:style w:type="paragraph" w:customStyle="1" w:styleId="CAPTION-BOLD">
    <w:name w:val="CAPTION - BOLD"/>
    <w:aliases w:val="SS"/>
    <w:rsid w:val="00EA50AC"/>
    <w:pPr>
      <w:tabs>
        <w:tab w:val="left" w:pos="4680"/>
        <w:tab w:val="left" w:pos="5760"/>
        <w:tab w:val="left" w:pos="6912"/>
      </w:tabs>
      <w:spacing w:line="240" w:lineRule="exact"/>
    </w:pPr>
    <w:rPr>
      <w:rFonts w:ascii="Letter Gothic" w:hAnsi="Letter Gothic"/>
      <w:b/>
    </w:rPr>
  </w:style>
  <w:style w:type="paragraph" w:customStyle="1" w:styleId="CENTER">
    <w:name w:val="CENTER"/>
    <w:rsid w:val="00EA50AC"/>
    <w:pPr>
      <w:spacing w:before="240" w:line="240" w:lineRule="exact"/>
      <w:ind w:left="3096" w:right="3096"/>
    </w:pPr>
    <w:rPr>
      <w:rFonts w:ascii="Letter Gothic" w:hAnsi="Letter Gothic"/>
    </w:rPr>
  </w:style>
  <w:style w:type="character" w:customStyle="1" w:styleId="Character3">
    <w:name w:val="Character 3"/>
    <w:rsid w:val="00EA50AC"/>
    <w:rPr>
      <w:rFonts w:ascii="Letter Gothic" w:hAnsi="Letter Gothic"/>
      <w:sz w:val="20"/>
    </w:rPr>
  </w:style>
  <w:style w:type="character" w:customStyle="1" w:styleId="Character5">
    <w:name w:val="Character 5"/>
    <w:rsid w:val="00EA50AC"/>
    <w:rPr>
      <w:rFonts w:ascii="Letter Gothic" w:hAnsi="Letter Gothic"/>
      <w:sz w:val="20"/>
    </w:rPr>
  </w:style>
  <w:style w:type="paragraph" w:customStyle="1" w:styleId="CLOSINGIndenttomiddle">
    <w:name w:val="CLOSING (Indent to middle)"/>
    <w:rsid w:val="00EA50AC"/>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rsid w:val="00EA50AC"/>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basedOn w:val="DefaultParagraphFont"/>
    <w:uiPriority w:val="99"/>
    <w:semiHidden/>
    <w:rsid w:val="00EA50AC"/>
    <w:rPr>
      <w:position w:val="6"/>
      <w:sz w:val="17"/>
    </w:rPr>
  </w:style>
  <w:style w:type="paragraph" w:styleId="FootnoteText">
    <w:name w:val="footnote text"/>
    <w:basedOn w:val="Normal"/>
    <w:link w:val="FootnoteTextChar"/>
    <w:uiPriority w:val="99"/>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link w:val="HeaderChar"/>
    <w:uiPriority w:val="99"/>
    <w:rsid w:val="00EA50AC"/>
    <w:pPr>
      <w:keepLines/>
      <w:tabs>
        <w:tab w:val="center" w:pos="4680"/>
        <w:tab w:val="right" w:pos="9360"/>
      </w:tabs>
      <w:spacing w:line="240" w:lineRule="exact"/>
    </w:pPr>
    <w:rPr>
      <w:b/>
    </w:rPr>
  </w:style>
  <w:style w:type="paragraph" w:customStyle="1" w:styleId="HI">
    <w:name w:val="HI"/>
    <w:rsid w:val="00EA50AC"/>
    <w:pPr>
      <w:tabs>
        <w:tab w:val="left" w:pos="1440"/>
      </w:tabs>
      <w:spacing w:line="360" w:lineRule="exact"/>
      <w:ind w:left="1440" w:hanging="720"/>
      <w:jc w:val="both"/>
    </w:pPr>
    <w:rPr>
      <w:rFonts w:ascii="Letter Gothic" w:hAnsi="Letter Gothic"/>
    </w:rPr>
  </w:style>
  <w:style w:type="character" w:customStyle="1" w:styleId="ITALICCHARACTERS">
    <w:name w:val="ITALIC CHARACTERS"/>
    <w:rsid w:val="00EA50AC"/>
    <w:rPr>
      <w:rFonts w:ascii="Letter Gothic" w:hAnsi="Letter Gothic"/>
      <w:i/>
      <w:sz w:val="20"/>
    </w:rPr>
  </w:style>
  <w:style w:type="paragraph" w:customStyle="1" w:styleId="LEFT">
    <w:name w:val="LEFT"/>
    <w:rsid w:val="00EA50AC"/>
    <w:pPr>
      <w:spacing w:before="240" w:line="240" w:lineRule="exact"/>
      <w:ind w:right="4320"/>
    </w:pPr>
    <w:rPr>
      <w:rFonts w:ascii="Letter Gothic" w:hAnsi="Letter Gothic"/>
    </w:rPr>
  </w:style>
  <w:style w:type="character" w:customStyle="1" w:styleId="LineDraw">
    <w:name w:val="Line Draw"/>
    <w:rsid w:val="00EA50AC"/>
  </w:style>
  <w:style w:type="paragraph" w:customStyle="1" w:styleId="Paragraph11">
    <w:name w:val="Paragraph 11"/>
    <w:rsid w:val="00EA50AC"/>
    <w:pPr>
      <w:spacing w:before="240" w:line="240" w:lineRule="exact"/>
      <w:ind w:left="6192"/>
    </w:pPr>
    <w:rPr>
      <w:rFonts w:ascii="Letter Gothic" w:hAnsi="Letter Gothic"/>
    </w:rPr>
  </w:style>
  <w:style w:type="paragraph" w:customStyle="1" w:styleId="Paragraph8">
    <w:name w:val="Paragraph 8"/>
    <w:rsid w:val="00EA50AC"/>
    <w:pPr>
      <w:spacing w:before="240" w:line="240" w:lineRule="exact"/>
      <w:ind w:right="6192"/>
    </w:pPr>
    <w:rPr>
      <w:rFonts w:ascii="Letter Gothic" w:hAnsi="Letter Gothic"/>
    </w:rPr>
  </w:style>
  <w:style w:type="paragraph" w:customStyle="1" w:styleId="QUOTES">
    <w:name w:val="QUOTES"/>
    <w:rsid w:val="00EA50AC"/>
    <w:pPr>
      <w:spacing w:before="360" w:line="240" w:lineRule="exact"/>
      <w:ind w:left="720" w:right="720"/>
      <w:jc w:val="both"/>
    </w:pPr>
    <w:rPr>
      <w:rFonts w:ascii="Letter Gothic" w:hAnsi="Letter Gothic"/>
    </w:rPr>
  </w:style>
  <w:style w:type="paragraph" w:customStyle="1" w:styleId="RIGHT">
    <w:name w:val="RIGHT"/>
    <w:rsid w:val="00EA50AC"/>
    <w:pPr>
      <w:spacing w:before="240" w:line="240" w:lineRule="exact"/>
      <w:ind w:left="5040"/>
    </w:pPr>
    <w:rPr>
      <w:rFonts w:ascii="Letter Gothic" w:hAnsi="Letter Gothic"/>
    </w:rPr>
  </w:style>
  <w:style w:type="paragraph" w:customStyle="1" w:styleId="SINGLESPACE">
    <w:name w:val="SINGLE SPACE"/>
    <w:aliases w:val="LEFT JUSTIFIED"/>
    <w:rsid w:val="00EA50AC"/>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rsid w:val="00EA50AC"/>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sid w:val="00EA50AC"/>
    <w:rPr>
      <w:rFonts w:ascii="Elite" w:hAnsi="Elite"/>
      <w:sz w:val="17"/>
    </w:rPr>
  </w:style>
  <w:style w:type="character" w:customStyle="1" w:styleId="UNDERLINEDCHARACTERS">
    <w:name w:val="UNDERLINED CHARACTERS"/>
    <w:rsid w:val="00EA50AC"/>
    <w:rPr>
      <w:rFonts w:ascii="Letter Gothic" w:hAnsi="Letter Gothic"/>
      <w:sz w:val="20"/>
      <w:u w:val="single"/>
    </w:rPr>
  </w:style>
  <w:style w:type="paragraph" w:customStyle="1" w:styleId="a">
    <w:name w:val="§"/>
    <w:rsid w:val="00EA50AC"/>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rsid w:val="00EA50AC"/>
    <w:pPr>
      <w:outlineLvl w:val="9"/>
    </w:pPr>
    <w:rPr>
      <w:caps w:val="0"/>
    </w:rPr>
  </w:style>
  <w:style w:type="paragraph" w:styleId="Footer">
    <w:name w:val="footer"/>
    <w:basedOn w:val="Normal"/>
    <w:rsid w:val="00EA50AC"/>
    <w:pPr>
      <w:tabs>
        <w:tab w:val="center" w:pos="4320"/>
        <w:tab w:val="right" w:pos="8640"/>
      </w:tabs>
      <w:spacing w:before="0"/>
      <w:ind w:left="360" w:hanging="360"/>
    </w:pPr>
  </w:style>
  <w:style w:type="character" w:styleId="PageNumber">
    <w:name w:val="page number"/>
    <w:basedOn w:val="DefaultParagraphFont"/>
    <w:rsid w:val="00EA50AC"/>
  </w:style>
  <w:style w:type="paragraph" w:customStyle="1" w:styleId="ItemList">
    <w:name w:val="Item List"/>
    <w:basedOn w:val="Normal"/>
    <w:rsid w:val="00EA50AC"/>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3E2868"/>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3E2868"/>
    <w:rPr>
      <w:rFonts w:ascii="Tahoma" w:hAnsi="Tahoma" w:cs="Tahoma"/>
      <w:sz w:val="16"/>
      <w:szCs w:val="16"/>
    </w:rPr>
  </w:style>
  <w:style w:type="paragraph" w:styleId="ListParagraph">
    <w:name w:val="List Paragraph"/>
    <w:basedOn w:val="Normal"/>
    <w:uiPriority w:val="34"/>
    <w:qFormat/>
    <w:rsid w:val="00A253AB"/>
    <w:pPr>
      <w:ind w:left="720"/>
      <w:contextualSpacing/>
    </w:pPr>
  </w:style>
  <w:style w:type="character" w:customStyle="1" w:styleId="FootnoteTextChar">
    <w:name w:val="Footnote Text Char"/>
    <w:basedOn w:val="DefaultParagraphFont"/>
    <w:link w:val="FootnoteText"/>
    <w:uiPriority w:val="99"/>
    <w:semiHidden/>
    <w:rsid w:val="00A148A0"/>
  </w:style>
  <w:style w:type="paragraph" w:customStyle="1" w:styleId="Itemsublist">
    <w:name w:val="Item sub list"/>
    <w:basedOn w:val="Normal"/>
    <w:qFormat/>
    <w:rsid w:val="00A148A0"/>
    <w:pPr>
      <w:numPr>
        <w:numId w:val="17"/>
      </w:numPr>
      <w:spacing w:before="0" w:after="120"/>
    </w:pPr>
  </w:style>
  <w:style w:type="paragraph" w:customStyle="1" w:styleId="Itemsub2list">
    <w:name w:val="Item sub2 list"/>
    <w:basedOn w:val="Itemsublist"/>
    <w:qFormat/>
    <w:rsid w:val="00A148A0"/>
    <w:pPr>
      <w:numPr>
        <w:numId w:val="14"/>
      </w:numPr>
    </w:pPr>
  </w:style>
  <w:style w:type="character" w:styleId="CommentReference">
    <w:name w:val="annotation reference"/>
    <w:basedOn w:val="DefaultParagraphFont"/>
    <w:rsid w:val="00B85EC9"/>
    <w:rPr>
      <w:sz w:val="16"/>
      <w:szCs w:val="16"/>
    </w:rPr>
  </w:style>
  <w:style w:type="paragraph" w:styleId="CommentText">
    <w:name w:val="annotation text"/>
    <w:basedOn w:val="Normal"/>
    <w:link w:val="CommentTextChar"/>
    <w:rsid w:val="00B85EC9"/>
    <w:pPr>
      <w:spacing w:line="240" w:lineRule="auto"/>
    </w:pPr>
    <w:rPr>
      <w:sz w:val="20"/>
    </w:rPr>
  </w:style>
  <w:style w:type="character" w:customStyle="1" w:styleId="CommentTextChar">
    <w:name w:val="Comment Text Char"/>
    <w:basedOn w:val="DefaultParagraphFont"/>
    <w:link w:val="CommentText"/>
    <w:rsid w:val="00B85EC9"/>
  </w:style>
  <w:style w:type="paragraph" w:styleId="CommentSubject">
    <w:name w:val="annotation subject"/>
    <w:basedOn w:val="CommentText"/>
    <w:next w:val="CommentText"/>
    <w:link w:val="CommentSubjectChar"/>
    <w:rsid w:val="00B85EC9"/>
    <w:rPr>
      <w:b/>
      <w:bCs/>
    </w:rPr>
  </w:style>
  <w:style w:type="character" w:customStyle="1" w:styleId="CommentSubjectChar">
    <w:name w:val="Comment Subject Char"/>
    <w:basedOn w:val="CommentTextChar"/>
    <w:link w:val="CommentSubject"/>
    <w:rsid w:val="00B85EC9"/>
    <w:rPr>
      <w:b/>
      <w:bCs/>
    </w:rPr>
  </w:style>
  <w:style w:type="character" w:customStyle="1" w:styleId="HeaderChar">
    <w:name w:val="Header Char"/>
    <w:basedOn w:val="DefaultParagraphFont"/>
    <w:link w:val="Header"/>
    <w:uiPriority w:val="99"/>
    <w:rsid w:val="00D12EBC"/>
    <w:rPr>
      <w:b/>
      <w:sz w:val="24"/>
    </w:rPr>
  </w:style>
  <w:style w:type="paragraph" w:styleId="NormalWeb">
    <w:name w:val="Normal (Web)"/>
    <w:basedOn w:val="Normal"/>
    <w:uiPriority w:val="99"/>
    <w:unhideWhenUsed/>
    <w:rsid w:val="00140174"/>
    <w:pPr>
      <w:spacing w:before="100" w:beforeAutospacing="1" w:after="100" w:afterAutospacing="1" w:line="240" w:lineRule="auto"/>
      <w:jc w:val="left"/>
    </w:pPr>
    <w:rPr>
      <w:rFonts w:ascii="Times" w:hAnsi="Times"/>
      <w:sz w:val="20"/>
    </w:rPr>
  </w:style>
  <w:style w:type="paragraph" w:styleId="Revision">
    <w:name w:val="Revision"/>
    <w:hidden/>
    <w:uiPriority w:val="99"/>
    <w:semiHidden/>
    <w:rsid w:val="00BA289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1964745">
      <w:bodyDiv w:val="1"/>
      <w:marLeft w:val="0"/>
      <w:marRight w:val="0"/>
      <w:marTop w:val="0"/>
      <w:marBottom w:val="0"/>
      <w:divBdr>
        <w:top w:val="none" w:sz="0" w:space="0" w:color="auto"/>
        <w:left w:val="none" w:sz="0" w:space="0" w:color="auto"/>
        <w:bottom w:val="none" w:sz="0" w:space="0" w:color="auto"/>
        <w:right w:val="none" w:sz="0" w:space="0" w:color="auto"/>
      </w:divBdr>
      <w:divsChild>
        <w:div w:id="516769035">
          <w:marLeft w:val="0"/>
          <w:marRight w:val="0"/>
          <w:marTop w:val="0"/>
          <w:marBottom w:val="0"/>
          <w:divBdr>
            <w:top w:val="none" w:sz="0" w:space="0" w:color="auto"/>
            <w:left w:val="none" w:sz="0" w:space="0" w:color="auto"/>
            <w:bottom w:val="none" w:sz="0" w:space="0" w:color="auto"/>
            <w:right w:val="none" w:sz="0" w:space="0" w:color="auto"/>
          </w:divBdr>
          <w:divsChild>
            <w:div w:id="1633054935">
              <w:marLeft w:val="0"/>
              <w:marRight w:val="0"/>
              <w:marTop w:val="0"/>
              <w:marBottom w:val="0"/>
              <w:divBdr>
                <w:top w:val="none" w:sz="0" w:space="0" w:color="auto"/>
                <w:left w:val="none" w:sz="0" w:space="0" w:color="auto"/>
                <w:bottom w:val="none" w:sz="0" w:space="0" w:color="auto"/>
                <w:right w:val="none" w:sz="0" w:space="0" w:color="auto"/>
              </w:divBdr>
              <w:divsChild>
                <w:div w:id="61756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954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14166-D989-406F-810C-55812D2C0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0</TotalTime>
  <Pages>9</Pages>
  <Words>2370</Words>
  <Characters>12355</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14696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Buchanan, Laura</dc:creator>
  <cp:lastModifiedBy>Hernandez, Nancy</cp:lastModifiedBy>
  <cp:revision>4</cp:revision>
  <cp:lastPrinted>2015-06-02T19:16:00Z</cp:lastPrinted>
  <dcterms:created xsi:type="dcterms:W3CDTF">2015-06-18T14:16:00Z</dcterms:created>
  <dcterms:modified xsi:type="dcterms:W3CDTF">2015-06-18T14:43:00Z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